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D53888" w:rsidRDefault="00A670A8" w:rsidP="00DF6954">
      <w:pPr>
        <w:ind w:firstLine="0"/>
        <w:jc w:val="center"/>
        <w:rPr>
          <w:rFonts w:asciiTheme="minorHAnsi" w:hAnsiTheme="minorHAnsi" w:cs="Arial"/>
          <w:b/>
          <w:lang w:val="en-US"/>
        </w:rPr>
      </w:pPr>
      <w:r w:rsidRPr="00D53888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9F5798" w:rsidRPr="00D53888" w:rsidRDefault="00A670A8" w:rsidP="00A670A8">
      <w:pPr>
        <w:ind w:firstLine="0"/>
        <w:jc w:val="center"/>
        <w:rPr>
          <w:rFonts w:asciiTheme="minorHAnsi" w:hAnsiTheme="minorHAnsi" w:cs="Calibri"/>
          <w:lang w:val="en-US"/>
        </w:rPr>
      </w:pPr>
      <w:r w:rsidRPr="00D53888">
        <w:rPr>
          <w:rFonts w:asciiTheme="minorHAnsi" w:hAnsiTheme="minorHAnsi" w:cs="Arial"/>
          <w:b/>
          <w:lang w:val="en-US"/>
        </w:rPr>
        <w:t>Bureau of National statistics</w:t>
      </w: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D53888" w:rsidRDefault="00D37811" w:rsidP="00391CD6">
      <w:pPr>
        <w:ind w:left="5670" w:firstLine="0"/>
        <w:rPr>
          <w:rFonts w:asciiTheme="minorHAnsi" w:hAnsiTheme="minorHAnsi" w:cs="Calibri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sz w:val="18"/>
          <w:szCs w:val="18"/>
          <w:lang w:val="en-US"/>
        </w:rPr>
        <w:t xml:space="preserve">Pursuant to the </w:t>
      </w:r>
      <w:r w:rsidR="00046D76" w:rsidRPr="00D53888">
        <w:rPr>
          <w:rFonts w:asciiTheme="minorHAnsi" w:hAnsiTheme="minorHAnsi" w:cs="Calibri"/>
          <w:sz w:val="18"/>
          <w:szCs w:val="18"/>
          <w:lang w:val="en-US"/>
        </w:rPr>
        <w:t>«</w:t>
      </w:r>
      <w:r w:rsidRPr="00D53888">
        <w:rPr>
          <w:rFonts w:asciiTheme="minorHAnsi" w:hAnsiTheme="minorHAnsi" w:cs="Calibri"/>
          <w:sz w:val="18"/>
          <w:szCs w:val="18"/>
          <w:lang w:val="en-US"/>
        </w:rPr>
        <w:t>Civil Code of the Republic of Kazakhstan (special part)</w:t>
      </w:r>
      <w:r w:rsidR="00046D76" w:rsidRPr="00D53888">
        <w:rPr>
          <w:rFonts w:asciiTheme="minorHAnsi" w:hAnsiTheme="minorHAnsi" w:cs="Calibri"/>
          <w:sz w:val="18"/>
          <w:szCs w:val="18"/>
          <w:lang w:val="en-US"/>
        </w:rPr>
        <w:t>»</w:t>
      </w:r>
      <w:r w:rsidRPr="00D53888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D53888">
        <w:rPr>
          <w:rFonts w:asciiTheme="minorHAnsi" w:hAnsiTheme="minorHAnsi" w:cs="Calibri"/>
          <w:sz w:val="18"/>
          <w:szCs w:val="18"/>
          <w:lang w:val="en-US"/>
        </w:rPr>
        <w:t>the given material is not</w:t>
      </w:r>
      <w:r w:rsidR="00752E2A" w:rsidRPr="00D53888">
        <w:rPr>
          <w:rFonts w:asciiTheme="minorHAnsi" w:hAnsiTheme="minorHAnsi" w:cs="Calibri"/>
          <w:sz w:val="18"/>
          <w:szCs w:val="18"/>
          <w:lang w:val="en-US"/>
        </w:rPr>
        <w:t xml:space="preserve"> to be reproduced (copied),</w:t>
      </w:r>
      <w:r w:rsidR="00BD00BD" w:rsidRPr="00D53888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D53888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A670A8" w:rsidRPr="00D53888">
        <w:rPr>
          <w:rFonts w:asciiTheme="minorHAnsi" w:hAnsiTheme="minorHAnsi" w:cs="Arial"/>
          <w:sz w:val="18"/>
          <w:szCs w:val="18"/>
          <w:lang w:val="en-US"/>
        </w:rPr>
        <w:t>Bureau of National statistics of the Agency for Strategic planning and reforms of the Republic of Kazakhstan</w:t>
      </w:r>
      <w:r w:rsidR="00A670A8" w:rsidRPr="00D53888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D53888">
        <w:rPr>
          <w:rFonts w:asciiTheme="minorHAnsi" w:hAnsiTheme="minorHAnsi" w:cs="Calibri"/>
          <w:sz w:val="18"/>
          <w:szCs w:val="18"/>
          <w:lang w:val="en-US"/>
        </w:rPr>
        <w:t>should be necessarily mentioned when statistical information i</w:t>
      </w:r>
      <w:r w:rsidR="00486D26" w:rsidRPr="00D53888">
        <w:rPr>
          <w:rFonts w:asciiTheme="minorHAnsi" w:hAnsiTheme="minorHAnsi" w:cs="Calibri"/>
          <w:sz w:val="18"/>
          <w:szCs w:val="18"/>
          <w:lang w:val="en-US"/>
        </w:rPr>
        <w:t>s used in publications (issues)</w:t>
      </w:r>
      <w:r w:rsidR="00825C36" w:rsidRPr="00D53888">
        <w:rPr>
          <w:rFonts w:asciiTheme="minorHAnsi" w:hAnsiTheme="minorHAnsi" w:cs="Calibri"/>
          <w:sz w:val="18"/>
          <w:szCs w:val="18"/>
          <w:lang w:val="en-US"/>
        </w:rPr>
        <w:t>.</w:t>
      </w:r>
    </w:p>
    <w:p w:rsidR="009F5798" w:rsidRPr="00D5388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D53888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D53888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D53888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D53888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D53888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D53888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D53888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D53888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D53888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D53888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D53888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D53888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D53888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D53888" w:rsidRDefault="00000CFA" w:rsidP="00AD10E3">
      <w:pPr>
        <w:jc w:val="left"/>
        <w:rPr>
          <w:rFonts w:asciiTheme="minorHAnsi" w:hAnsiTheme="minorHAnsi" w:cs="Calibri"/>
          <w:b/>
          <w:lang w:val="en-US"/>
        </w:rPr>
      </w:pPr>
      <w:r w:rsidRPr="00D53888">
        <w:rPr>
          <w:rFonts w:asciiTheme="minorHAnsi" w:hAnsiTheme="minorHAnsi" w:cs="Calibri"/>
          <w:b/>
          <w:lang w:val="en-US"/>
        </w:rPr>
        <w:t>January</w:t>
      </w:r>
      <w:r w:rsidR="00393DF7" w:rsidRPr="00D53888">
        <w:rPr>
          <w:rFonts w:asciiTheme="minorHAnsi" w:hAnsiTheme="minorHAnsi" w:cs="Calibri"/>
          <w:b/>
          <w:lang w:val="en-US"/>
        </w:rPr>
        <w:t xml:space="preserve"> </w:t>
      </w:r>
      <w:r w:rsidR="00C151E4" w:rsidRPr="00D53888">
        <w:rPr>
          <w:rFonts w:asciiTheme="minorHAnsi" w:hAnsiTheme="minorHAnsi" w:cs="Calibri"/>
          <w:b/>
          <w:lang w:val="en-US"/>
        </w:rPr>
        <w:t>20</w:t>
      </w:r>
      <w:r w:rsidRPr="00D53888">
        <w:rPr>
          <w:rFonts w:asciiTheme="minorHAnsi" w:hAnsiTheme="minorHAnsi" w:cs="Calibri"/>
          <w:b/>
          <w:lang w:val="en-US"/>
        </w:rPr>
        <w:t>2</w:t>
      </w:r>
      <w:r w:rsidR="009D2575" w:rsidRPr="00D53888">
        <w:rPr>
          <w:rFonts w:asciiTheme="minorHAnsi" w:hAnsiTheme="minorHAnsi" w:cs="Calibri"/>
          <w:b/>
          <w:lang w:val="en-US"/>
        </w:rPr>
        <w:t>1</w:t>
      </w:r>
    </w:p>
    <w:p w:rsidR="009F1395" w:rsidRPr="00D53888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D53888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D53888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D5388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D53888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D53888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D53888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D5388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D53888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D53888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D53888">
        <w:rPr>
          <w:rFonts w:asciiTheme="minorHAnsi" w:hAnsiTheme="minorHAnsi" w:cs="Calibri"/>
          <w:b/>
          <w:sz w:val="16"/>
          <w:szCs w:val="16"/>
          <w:lang w:val="en-US"/>
        </w:rPr>
        <w:t>202</w:t>
      </w:r>
      <w:r w:rsidR="00F419DD" w:rsidRPr="00D53888">
        <w:rPr>
          <w:rFonts w:asciiTheme="minorHAnsi" w:hAnsiTheme="minorHAnsi" w:cs="Calibri"/>
          <w:b/>
          <w:sz w:val="16"/>
          <w:szCs w:val="16"/>
          <w:lang w:val="en-US"/>
        </w:rPr>
        <w:t>1</w:t>
      </w:r>
    </w:p>
    <w:p w:rsidR="009C5E00" w:rsidRPr="00D53888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D53888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D53888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D53888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2F4EB6" w:rsidRPr="00D53888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9D2575" w:rsidRPr="00D53888">
        <w:rPr>
          <w:rFonts w:asciiTheme="minorHAnsi" w:hAnsiTheme="minorHAnsi" w:cs="Calibri"/>
          <w:b/>
          <w:sz w:val="18"/>
          <w:szCs w:val="18"/>
          <w:lang w:val="en-US"/>
        </w:rPr>
        <w:t xml:space="preserve"> 2021</w:t>
      </w:r>
      <w:r w:rsidR="00D1382B" w:rsidRPr="00D53888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D53888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D53888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D53888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D53888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D53888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D53888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9D2575" w:rsidRPr="00D53888">
        <w:rPr>
          <w:rFonts w:asciiTheme="minorHAnsi" w:hAnsiTheme="minorHAnsi" w:cs="Calibri"/>
          <w:color w:val="auto"/>
          <w:sz w:val="18"/>
          <w:szCs w:val="18"/>
          <w:lang w:val="en-US"/>
        </w:rPr>
        <w:t>January</w:t>
      </w:r>
      <w:r w:rsidR="00555926" w:rsidRPr="00D53888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202</w:t>
      </w:r>
      <w:r w:rsidR="009D2575" w:rsidRPr="00D53888">
        <w:rPr>
          <w:rFonts w:asciiTheme="minorHAnsi" w:hAnsiTheme="minorHAnsi" w:cs="Calibri"/>
          <w:color w:val="auto"/>
          <w:sz w:val="18"/>
          <w:szCs w:val="18"/>
          <w:lang w:val="en-US"/>
        </w:rPr>
        <w:t>1</w:t>
      </w:r>
      <w:r w:rsidR="00760812" w:rsidRPr="00D53888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D53888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D5388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D5388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D5388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D5388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D5388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D5388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D53888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D53888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D53888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D53888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D5388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D5388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D5388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D5388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street</w:t>
      </w:r>
      <w:proofErr w:type="gramEnd"/>
    </w:p>
    <w:p w:rsidR="00C151E4" w:rsidRPr="00D53888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306D6" w:rsidRPr="00D53888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kk-KZ"/>
        </w:rPr>
      </w:pPr>
      <w:r w:rsidRPr="00D53888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C306D6" w:rsidRPr="00D53888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en-US"/>
        </w:rPr>
      </w:pPr>
      <w:proofErr w:type="gramStart"/>
      <w:r w:rsidRPr="00D53888">
        <w:rPr>
          <w:rFonts w:asciiTheme="minorHAnsi" w:hAnsiTheme="minorHAnsi" w:cs="Arial"/>
          <w:sz w:val="18"/>
          <w:szCs w:val="18"/>
          <w:lang w:val="en-US"/>
        </w:rPr>
        <w:t>of</w:t>
      </w:r>
      <w:proofErr w:type="gramEnd"/>
      <w:r w:rsidRPr="00D53888">
        <w:rPr>
          <w:rFonts w:asciiTheme="minorHAnsi" w:hAnsiTheme="minorHAnsi" w:cs="Arial"/>
          <w:sz w:val="18"/>
          <w:szCs w:val="18"/>
          <w:lang w:val="en-US"/>
        </w:rPr>
        <w:t xml:space="preserve"> the Republic of Kazakhstan</w:t>
      </w:r>
    </w:p>
    <w:p w:rsidR="00C306D6" w:rsidRPr="00D53888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D53888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  <w:r w:rsidRPr="00D53888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</w:t>
      </w:r>
    </w:p>
    <w:p w:rsidR="003A350F" w:rsidRPr="00D53888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D53888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D5388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D53888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C306D6" w:rsidRPr="00D53888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lang w:val="kk-KZ"/>
        </w:rPr>
      </w:pPr>
      <w:r w:rsidRPr="00D53888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hyperlink r:id="rId8" w:history="1">
        <w:r w:rsidR="00DF6954" w:rsidRPr="00D53888">
          <w:rPr>
            <w:rStyle w:val="af4"/>
            <w:rFonts w:asciiTheme="minorHAnsi" w:hAnsiTheme="minorHAnsi" w:cs="Calibri"/>
            <w:color w:val="auto"/>
            <w:sz w:val="18"/>
            <w:szCs w:val="18"/>
            <w:lang w:val="en-US"/>
          </w:rPr>
          <w:t>e.stat@aspire.gov.kz</w:t>
        </w:r>
      </w:hyperlink>
    </w:p>
    <w:p w:rsidR="009C5E00" w:rsidRPr="00D53888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D53888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D53888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D5388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D5388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D5388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D5388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D5388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D5388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D53888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D53888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D53888">
        <w:rPr>
          <w:rFonts w:asciiTheme="minorHAnsi" w:hAnsiTheme="minorHAnsi" w:cs="Calibri"/>
          <w:spacing w:val="9"/>
          <w:sz w:val="18"/>
          <w:szCs w:val="18"/>
          <w:lang w:val="en-GB"/>
        </w:rPr>
        <w:t>it</w:t>
      </w:r>
      <w:proofErr w:type="gramEnd"/>
      <w:r w:rsidR="00C96EDA" w:rsidRPr="00D53888">
        <w:rPr>
          <w:rFonts w:asciiTheme="minorHAnsi" w:hAnsiTheme="minorHAnsi" w:cs="Calibri"/>
          <w:spacing w:val="9"/>
          <w:sz w:val="18"/>
          <w:szCs w:val="18"/>
          <w:lang w:val="en-GB"/>
        </w:rPr>
        <w:t xml:space="preserve"> is abse</w:t>
      </w:r>
      <w:r w:rsidR="00034C29" w:rsidRPr="00D53888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D53888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D53888">
        <w:rPr>
          <w:rFonts w:asciiTheme="minorHAnsi" w:hAnsiTheme="minorHAnsi" w:cs="Calibri"/>
          <w:spacing w:val="5"/>
          <w:sz w:val="18"/>
          <w:szCs w:val="18"/>
          <w:lang w:val="en-GB"/>
        </w:rPr>
        <w:t>0</w:t>
      </w:r>
      <w:proofErr w:type="gramStart"/>
      <w:r w:rsidRPr="00D53888">
        <w:rPr>
          <w:rFonts w:asciiTheme="minorHAnsi" w:hAnsiTheme="minorHAnsi" w:cs="Calibri"/>
          <w:spacing w:val="5"/>
          <w:sz w:val="18"/>
          <w:szCs w:val="18"/>
          <w:lang w:val="en-GB"/>
        </w:rPr>
        <w:t>,0</w:t>
      </w:r>
      <w:proofErr w:type="gramEnd"/>
      <w:r w:rsidRPr="00D53888">
        <w:rPr>
          <w:rFonts w:asciiTheme="minorHAnsi" w:hAnsiTheme="minorHAnsi" w:cs="Calibri"/>
          <w:spacing w:val="5"/>
          <w:sz w:val="18"/>
          <w:szCs w:val="18"/>
          <w:lang w:val="en-GB"/>
        </w:rPr>
        <w:t xml:space="preserve"> – a small quantity</w:t>
      </w:r>
    </w:p>
    <w:p w:rsidR="004C24BB" w:rsidRPr="00D53888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x – </w:t>
      </w:r>
      <w:proofErr w:type="gramStart"/>
      <w:r w:rsidRPr="00D53888">
        <w:rPr>
          <w:rFonts w:asciiTheme="minorHAnsi" w:hAnsiTheme="minorHAnsi" w:cs="Calibri"/>
          <w:spacing w:val="5"/>
          <w:sz w:val="18"/>
          <w:szCs w:val="18"/>
          <w:lang w:val="en-US"/>
        </w:rPr>
        <w:t>data</w:t>
      </w:r>
      <w:proofErr w:type="gramEnd"/>
      <w:r w:rsidRPr="00D53888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 are confedential</w:t>
      </w:r>
    </w:p>
    <w:p w:rsidR="009C5E00" w:rsidRPr="00D53888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D53888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</w:t>
      </w:r>
      <w:proofErr w:type="gramStart"/>
      <w:r w:rsidRPr="00D53888">
        <w:rPr>
          <w:rFonts w:asciiTheme="minorHAnsi" w:hAnsiTheme="minorHAnsi" w:cs="Calibri"/>
          <w:spacing w:val="6"/>
          <w:sz w:val="18"/>
          <w:szCs w:val="18"/>
          <w:lang w:val="en-GB"/>
        </w:rPr>
        <w:t>data</w:t>
      </w:r>
      <w:proofErr w:type="gramEnd"/>
      <w:r w:rsidRPr="00D53888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 are </w:t>
      </w:r>
      <w:r w:rsidR="00034C29" w:rsidRPr="00D53888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D53888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D53888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D53888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D53888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D53888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D5388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D5388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D5388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D5388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D5388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D53888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C306D6" w:rsidRPr="00D53888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D53888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D53888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lang w:val="en-US"/>
        </w:rPr>
      </w:pPr>
      <w:r w:rsidRPr="00D53888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  <w:r w:rsidRPr="00D53888">
        <w:rPr>
          <w:rFonts w:asciiTheme="minorHAnsi" w:hAnsiTheme="minorHAnsi" w:cs="Calibri"/>
          <w:b/>
          <w:lang w:val="en-US"/>
        </w:rPr>
        <w:t xml:space="preserve"> </w:t>
      </w:r>
    </w:p>
    <w:p w:rsidR="009C5E00" w:rsidRPr="00D53888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r w:rsidRPr="00D53888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D53888" w:rsidTr="00352118">
        <w:tc>
          <w:tcPr>
            <w:tcW w:w="9639" w:type="dxa"/>
            <w:shd w:val="clear" w:color="auto" w:fill="auto"/>
          </w:tcPr>
          <w:p w:rsidR="009C5E00" w:rsidRPr="00D53888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D53888" w:rsidTr="00352118">
        <w:tc>
          <w:tcPr>
            <w:tcW w:w="9639" w:type="dxa"/>
            <w:shd w:val="clear" w:color="auto" w:fill="auto"/>
          </w:tcPr>
          <w:p w:rsidR="009C5E00" w:rsidRPr="00D53888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lang w:val="en-US"/>
              </w:rPr>
              <w:t>Labor and e</w:t>
            </w:r>
            <w:r w:rsidR="00760812" w:rsidRPr="00D53888">
              <w:rPr>
                <w:rFonts w:asciiTheme="minorHAnsi" w:hAnsiTheme="minorHAnsi"/>
              </w:rPr>
              <w:t>mployment statistics</w:t>
            </w:r>
            <w:r w:rsidR="00760812"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Fonts w:asciiTheme="minorHAnsi" w:hAnsiTheme="minorHAnsi"/>
              </w:rPr>
              <w:t>Prices 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lang w:val="en-US"/>
              </w:rPr>
              <w:t>Gross domestic product</w:t>
            </w:r>
            <w:r w:rsidRPr="00D53888">
              <w:rPr>
                <w:rFonts w:asciiTheme="minorHAnsi" w:hAnsiTheme="minorHAnsi"/>
                <w:lang w:val="kk-KZ"/>
              </w:rPr>
              <w:t xml:space="preserve"> </w:t>
            </w:r>
            <w:r w:rsidRPr="00D53888">
              <w:rPr>
                <w:rFonts w:asciiTheme="minorHAnsi" w:hAnsiTheme="minorHAnsi"/>
                <w:lang w:val="en-US"/>
              </w:rPr>
              <w:t>by method of production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D53888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D53888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D53888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D53888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D5388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D5388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Fonts w:asciiTheme="minorHAnsi" w:hAnsiTheme="minorHAnsi"/>
              </w:rPr>
              <w:t>Domestic trade</w:t>
            </w:r>
            <w:r w:rsidRPr="00D53888">
              <w:rPr>
                <w:rFonts w:asciiTheme="minorHAnsi" w:hAnsiTheme="minorHAnsi"/>
                <w:lang w:val="en-US"/>
              </w:rPr>
              <w:t xml:space="preserve"> 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CD5B3E" w:rsidRPr="00D53888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lang w:val="en-US"/>
              </w:rPr>
              <w:t>Foreign and</w:t>
            </w:r>
            <w:r w:rsidRPr="00D53888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D53888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D53888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D53888">
              <w:rPr>
                <w:rFonts w:asciiTheme="minorHAnsi" w:hAnsiTheme="minorHAnsi"/>
                <w:lang w:val="en-US"/>
              </w:rPr>
              <w:t>trade statistics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D53888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D5388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D53888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D53888">
              <w:rPr>
                <w:rFonts w:asciiTheme="minorHAnsi" w:hAnsiTheme="minorHAnsi"/>
                <w:lang w:val="en-US"/>
              </w:rPr>
              <w:t>, hunting</w:t>
            </w:r>
            <w:r w:rsidRPr="00D53888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AF64B2" w:rsidRPr="00D53888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D53888">
              <w:rPr>
                <w:rFonts w:asciiTheme="minorHAnsi" w:hAnsiTheme="minorHAnsi"/>
              </w:rPr>
              <w:t>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AF64B2" w:rsidRPr="00D53888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CD5B3E" w:rsidRPr="00D53888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5388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D5388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53888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D53888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D53888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D5388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</w:t>
            </w:r>
            <w:r w:rsidR="00CD5B3E" w:rsidRPr="00D53888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53888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D53888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D53888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53888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D53888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D5388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D5388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D53888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53888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D5388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D5388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D53888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D53888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53888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lang w:val="en-US"/>
              </w:rPr>
              <w:t>Labor and e</w:t>
            </w:r>
            <w:r w:rsidRPr="00D53888">
              <w:rPr>
                <w:rFonts w:asciiTheme="minorHAnsi" w:hAnsiTheme="minorHAnsi"/>
              </w:rPr>
              <w:t>mployment 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D53888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53888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5388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Fonts w:asciiTheme="minorHAnsi" w:hAnsiTheme="minorHAnsi"/>
              </w:rPr>
              <w:t>Prices 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D53888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53888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D53888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D53888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D53888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D53888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D5388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D53888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5388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D5388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D5388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5388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Fonts w:asciiTheme="minorHAnsi" w:hAnsiTheme="minorHAnsi"/>
              </w:rPr>
              <w:t>Domestic trade</w:t>
            </w:r>
            <w:r w:rsidRPr="00D53888">
              <w:rPr>
                <w:rFonts w:asciiTheme="minorHAnsi" w:hAnsiTheme="minorHAnsi"/>
                <w:lang w:val="en-US"/>
              </w:rPr>
              <w:t xml:space="preserve"> </w:t>
            </w:r>
            <w:r w:rsidRPr="00D53888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53888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D53888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D53888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5388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D5388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7C7D87" w:rsidRPr="00D53888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5388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53888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D53888">
              <w:rPr>
                <w:rFonts w:asciiTheme="minorHAnsi" w:hAnsiTheme="minorHAnsi"/>
              </w:rPr>
              <w:t>statistics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53888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D53888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D53888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D53888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D53888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D5388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D53888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53888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53888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D53888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D5388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D5388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D5388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D53888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D53888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D53888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D5388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D5388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D5388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D53888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D53888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D53888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D53888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D53888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53888">
              <w:rPr>
                <w:rFonts w:asciiTheme="minorHAnsi" w:hAnsiTheme="minorHAnsi" w:cs="Calibri"/>
                <w:szCs w:val="16"/>
              </w:rPr>
              <w:t>2</w:t>
            </w:r>
            <w:r w:rsidR="00A538EB" w:rsidRPr="00D53888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410391" w:rsidRPr="00D53888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D53888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2153E5" w:rsidRPr="00D53888" w:rsidRDefault="002153E5" w:rsidP="002153E5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D53888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1F2FD9" w:rsidRPr="00D53888" w:rsidRDefault="001F2FD9" w:rsidP="001F2FD9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D53888">
        <w:rPr>
          <w:rFonts w:ascii="Calibri" w:hAnsi="Calibri" w:cs="Arial"/>
          <w:sz w:val="14"/>
          <w:szCs w:val="14"/>
          <w:lang w:val="en-US"/>
        </w:rPr>
        <w:t>December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1F2FD9" w:rsidRPr="00D53888" w:rsidTr="00263497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D9" w:rsidRPr="00D53888" w:rsidRDefault="001F2FD9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FD9" w:rsidRPr="00D53888" w:rsidRDefault="001F2FD9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January-December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FD9" w:rsidRPr="00D53888" w:rsidRDefault="001F2FD9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December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FD9" w:rsidRPr="00D53888" w:rsidRDefault="001F2FD9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January-December 2020 to January- December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FD9" w:rsidRPr="00D53888" w:rsidRDefault="001F2FD9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December 2020 to December 2019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2FD9" w:rsidRPr="00D53888" w:rsidRDefault="001F2FD9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December 2020 to November 2020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112BFD" w:rsidRPr="00D53888" w:rsidTr="00112BFD">
        <w:tc>
          <w:tcPr>
            <w:tcW w:w="1694" w:type="pct"/>
            <w:tcBorders>
              <w:top w:val="single" w:sz="4" w:space="0" w:color="auto"/>
            </w:tcBorders>
          </w:tcPr>
          <w:p w:rsidR="00112BFD" w:rsidRPr="00D53888" w:rsidRDefault="00112BFD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12BFD" w:rsidRPr="00D53888" w:rsidTr="00112BFD">
        <w:tc>
          <w:tcPr>
            <w:tcW w:w="1694" w:type="pct"/>
            <w:vAlign w:val="bottom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18 877 128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112BFD" w:rsidRPr="00D53888" w:rsidTr="00112BFD">
        <w:tc>
          <w:tcPr>
            <w:tcW w:w="1694" w:type="pct"/>
            <w:vAlign w:val="bottom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425 625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38 732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113,5</w:t>
            </w:r>
          </w:p>
        </w:tc>
      </w:tr>
      <w:tr w:rsidR="00112BFD" w:rsidRPr="00D53888" w:rsidTr="00112BFD">
        <w:tc>
          <w:tcPr>
            <w:tcW w:w="1694" w:type="pct"/>
            <w:vAlign w:val="bottom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162 613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13 083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112BFD" w:rsidRPr="00D53888" w:rsidTr="00112BFD">
        <w:tc>
          <w:tcPr>
            <w:tcW w:w="1694" w:type="pct"/>
            <w:vAlign w:val="bottom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10 672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775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94,4</w:t>
            </w:r>
          </w:p>
        </w:tc>
      </w:tr>
      <w:tr w:rsidR="00112BFD" w:rsidRPr="00D53888" w:rsidTr="00112BFD">
        <w:tc>
          <w:tcPr>
            <w:tcW w:w="1694" w:type="pct"/>
            <w:vAlign w:val="bottom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27 012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2 098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72,5</w:t>
            </w:r>
          </w:p>
        </w:tc>
      </w:tr>
      <w:tr w:rsidR="00112BFD" w:rsidRPr="00D53888" w:rsidTr="00112BFD">
        <w:tc>
          <w:tcPr>
            <w:tcW w:w="1694" w:type="pct"/>
            <w:vAlign w:val="bottom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5 832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554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79,5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</w:tr>
      <w:tr w:rsidR="00112BFD" w:rsidRPr="00D53888" w:rsidTr="00112BFD">
        <w:tc>
          <w:tcPr>
            <w:tcW w:w="1694" w:type="pct"/>
            <w:vAlign w:val="bottom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3 342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286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89,9</w:t>
            </w:r>
          </w:p>
        </w:tc>
      </w:tr>
      <w:tr w:rsidR="00112BFD" w:rsidRPr="00D53888" w:rsidTr="00112BFD">
        <w:tc>
          <w:tcPr>
            <w:tcW w:w="1694" w:type="pct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162 783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6 234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48,9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48,7</w:t>
            </w:r>
          </w:p>
        </w:tc>
      </w:tr>
      <w:tr w:rsidR="00112BFD" w:rsidRPr="00D53888" w:rsidTr="00112BFD">
        <w:tc>
          <w:tcPr>
            <w:tcW w:w="1694" w:type="pct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87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65,9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</w:tr>
      <w:tr w:rsidR="00112BFD" w:rsidRPr="00D53888" w:rsidTr="00112BFD">
        <w:tc>
          <w:tcPr>
            <w:tcW w:w="1694" w:type="pct"/>
          </w:tcPr>
          <w:p w:rsidR="00112BFD" w:rsidRPr="00D53888" w:rsidRDefault="00112BFD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b/>
                <w:bCs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1 346 305</w:t>
            </w:r>
            <w:r w:rsidRPr="00D53888"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11</w:t>
            </w:r>
            <w:r w:rsidRPr="00D53888">
              <w:rPr>
                <w:rFonts w:ascii="Calibri" w:hAnsi="Calibri" w:cs="Arial"/>
                <w:sz w:val="14"/>
                <w:szCs w:val="14"/>
              </w:rPr>
              <w:t>5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="Calibri" w:hAnsi="Calibri" w:cs="Arial"/>
                <w:sz w:val="14"/>
                <w:szCs w:val="14"/>
              </w:rPr>
              <w:t>704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107,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4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102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9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7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101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</w:tr>
      <w:tr w:rsidR="00112BFD" w:rsidRPr="00D53888" w:rsidTr="00112BFD">
        <w:tc>
          <w:tcPr>
            <w:tcW w:w="1694" w:type="pct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33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133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101,2</w:t>
            </w:r>
          </w:p>
        </w:tc>
      </w:tr>
      <w:tr w:rsidR="00112BFD" w:rsidRPr="00D53888" w:rsidTr="00112BFD">
        <w:trPr>
          <w:trHeight w:val="110"/>
        </w:trPr>
        <w:tc>
          <w:tcPr>
            <w:tcW w:w="1694" w:type="pct"/>
          </w:tcPr>
          <w:p w:rsidR="00112BFD" w:rsidRPr="00D53888" w:rsidRDefault="00112BFD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141,8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145,4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68,5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1F2FD9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1F2FD9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1F2FD9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(IV quarter 2020)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212 634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233 136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1F2FD9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wage index, % (IV quarter 2020)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shd w:val="clear" w:color="auto" w:fill="FFFF00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100,9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100,5</w:t>
            </w:r>
          </w:p>
        </w:tc>
      </w:tr>
      <w:tr w:rsidR="00112BFD" w:rsidRPr="00D53888" w:rsidTr="00112BFD">
        <w:trPr>
          <w:trHeight w:val="180"/>
        </w:trPr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12BFD" w:rsidRPr="00D53888" w:rsidTr="00112BFD">
        <w:trPr>
          <w:trHeight w:val="178"/>
        </w:trPr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86,0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92,3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104,8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100,7</w:t>
            </w: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12BFD" w:rsidRPr="00D53888" w:rsidTr="00112BFD">
        <w:tc>
          <w:tcPr>
            <w:tcW w:w="1694" w:type="pct"/>
            <w:shd w:val="clear" w:color="auto" w:fill="auto"/>
          </w:tcPr>
          <w:p w:rsidR="00112BFD" w:rsidRPr="00D53888" w:rsidRDefault="00112BFD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64 078,4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6 633,8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12BFD" w:rsidRPr="00D53888" w:rsidRDefault="00112BFD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 xml:space="preserve">109,9 </w:t>
            </w:r>
          </w:p>
        </w:tc>
      </w:tr>
      <w:tr w:rsidR="00140C9C" w:rsidRPr="00D53888" w:rsidTr="00112BFD"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  <w:p w:rsidR="00140C9C" w:rsidRPr="00D53888" w:rsidRDefault="00140C9C" w:rsidP="00CD39EE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operative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data,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Dec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ember 2020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140C9C" w:rsidRDefault="00140C9C" w:rsidP="00140C9C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40C9C">
              <w:rPr>
                <w:rFonts w:ascii="Calibri" w:hAnsi="Calibri" w:cs="Arial"/>
                <w:sz w:val="14"/>
                <w:szCs w:val="14"/>
              </w:rPr>
              <w:t>70 134,1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140C9C" w:rsidRDefault="00140C9C" w:rsidP="00140C9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40C9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140C9C" w:rsidRDefault="00140C9C" w:rsidP="00140C9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40C9C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140C9C" w:rsidRDefault="00140C9C" w:rsidP="00140C9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40C9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140C9C" w:rsidRDefault="00140C9C" w:rsidP="00140C9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40C9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40C9C" w:rsidRPr="00D53888" w:rsidTr="00112BFD"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12 322,7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1 719,1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144,0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40C9C" w:rsidRPr="00D53888" w:rsidTr="00112BFD"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11 571,6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1 469,8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141,0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85 031,1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7 183,4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46 949,7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3 666,3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91,1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38 081,4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3 517,1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</w:tr>
      <w:tr w:rsidR="00140C9C" w:rsidRPr="00D53888" w:rsidTr="00112BFD"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26 743,4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2 856,9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</w:tr>
      <w:tr w:rsidR="00140C9C" w:rsidRPr="00D53888" w:rsidTr="00112BFD">
        <w:trPr>
          <w:trHeight w:val="304"/>
        </w:trPr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6 271,0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345,8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68,3</w:t>
            </w:r>
          </w:p>
        </w:tc>
      </w:tr>
      <w:tr w:rsidR="00140C9C" w:rsidRPr="00D53888" w:rsidTr="00112BFD"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4919,8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737,0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148,8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3 957,5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381,0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 93,4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 95,4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 103,1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588,7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 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 101,5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 103,2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41,8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884,5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+2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D53888">
              <w:rPr>
                <w:rFonts w:ascii="Calibri" w:hAnsi="Calibri"/>
                <w:sz w:val="14"/>
                <w:szCs w:val="14"/>
              </w:rPr>
              <w:t>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-3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24 917,8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101,1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2 828,0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104,5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22 089,7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10 792,0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14 623,1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140C9C" w:rsidRPr="00D53888" w:rsidTr="00112BFD">
        <w:tc>
          <w:tcPr>
            <w:tcW w:w="1694" w:type="pct"/>
          </w:tcPr>
          <w:p w:rsidR="00140C9C" w:rsidRPr="00D53888" w:rsidRDefault="00140C9C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12 494,4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140C9C" w:rsidRPr="00D53888" w:rsidTr="00112BFD"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III quarter 2020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40C9C" w:rsidRPr="00D53888" w:rsidTr="00112BFD">
        <w:tc>
          <w:tcPr>
            <w:tcW w:w="1694" w:type="pct"/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on October 1, 2020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</w:t>
            </w: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</w:rPr>
              <w:t>358,6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40C9C" w:rsidRPr="00D53888" w:rsidTr="00112BFD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140C9C" w:rsidRPr="00D53888" w:rsidRDefault="00140C9C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on October 1, 2020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C9C" w:rsidRPr="00D53888" w:rsidRDefault="00140C9C" w:rsidP="00112BFD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54</w:t>
            </w: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</w:rPr>
              <w:t>878,3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C9C" w:rsidRPr="00D53888" w:rsidRDefault="00140C9C" w:rsidP="00112BF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153E5" w:rsidRPr="00D53888" w:rsidRDefault="00112BFD" w:rsidP="002153E5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D53888">
        <w:rPr>
          <w:rFonts w:ascii="Calibri" w:hAnsi="Calibri" w:cs="Arial"/>
          <w:sz w:val="14"/>
          <w:szCs w:val="14"/>
          <w:lang w:val="en-US"/>
        </w:rPr>
        <w:t>January 2021</w:t>
      </w:r>
    </w:p>
    <w:tbl>
      <w:tblPr>
        <w:tblW w:w="4910" w:type="pct"/>
        <w:tblInd w:w="108" w:type="dxa"/>
        <w:tblLook w:val="01E0"/>
      </w:tblPr>
      <w:tblGrid>
        <w:gridCol w:w="3402"/>
        <w:gridCol w:w="2269"/>
        <w:gridCol w:w="2269"/>
        <w:gridCol w:w="2126"/>
      </w:tblGrid>
      <w:tr w:rsidR="00112BFD" w:rsidRPr="00D53888" w:rsidTr="009337A6">
        <w:tc>
          <w:tcPr>
            <w:tcW w:w="16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BFD" w:rsidRPr="00D53888" w:rsidRDefault="00112BFD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FD" w:rsidRPr="00D53888" w:rsidRDefault="00112BFD" w:rsidP="00112BFD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 2021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FD" w:rsidRPr="00D53888" w:rsidRDefault="00112BFD" w:rsidP="00112BFD">
            <w:pPr>
              <w:pStyle w:val="a7"/>
              <w:rPr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 2021 to January 2020, %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FD" w:rsidRPr="00D53888" w:rsidRDefault="00112BFD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 2021 to December 2020, %</w:t>
            </w:r>
          </w:p>
        </w:tc>
      </w:tr>
      <w:tr w:rsidR="009337A6" w:rsidRPr="00D53888" w:rsidTr="009337A6">
        <w:tc>
          <w:tcPr>
            <w:tcW w:w="1690" w:type="pct"/>
            <w:tcBorders>
              <w:top w:val="single" w:sz="4" w:space="0" w:color="auto"/>
            </w:tcBorders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337A6" w:rsidRPr="00D53888" w:rsidTr="009337A6">
        <w:tc>
          <w:tcPr>
            <w:tcW w:w="1690" w:type="pct"/>
            <w:vAlign w:val="bottom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vAlign w:val="bottom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vAlign w:val="bottom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vAlign w:val="bottom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vAlign w:val="bottom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vAlign w:val="bottom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vAlign w:val="bottom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33 861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102,2</w:t>
            </w:r>
          </w:p>
        </w:tc>
      </w:tr>
      <w:tr w:rsidR="009337A6" w:rsidRPr="00D53888" w:rsidTr="009337A6">
        <w:trPr>
          <w:trHeight w:val="110"/>
        </w:trPr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172,3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148,4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121,5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112BFD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(IV quarter 2020)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1,9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112BFD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2020)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222 261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90,9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90,4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shd w:val="clear" w:color="auto" w:fill="FFFF00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100,6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 98,8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 105,1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99,6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108,3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  <w:tr w:rsidR="009337A6" w:rsidRPr="00D53888" w:rsidTr="009337A6">
        <w:trPr>
          <w:trHeight w:val="178"/>
        </w:trPr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4 651,7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66,9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1F2FD9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571,4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82,5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9337A6" w:rsidRPr="00D53888" w:rsidRDefault="009337A6" w:rsidP="003A55E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33,1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789,4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95,4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53,4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2 435,4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82,8</w:t>
            </w:r>
          </w:p>
        </w:tc>
      </w:tr>
      <w:tr w:rsidR="009337A6" w:rsidRPr="00D53888" w:rsidTr="009337A6">
        <w:trPr>
          <w:trHeight w:val="304"/>
        </w:trPr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170,6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49,9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78,2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10,6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282,2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74,1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45,6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 97,3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82,6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3,7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77,6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78,5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</w:tcPr>
          <w:p w:rsidR="009337A6" w:rsidRPr="00D53888" w:rsidRDefault="009337A6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112BFD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shd w:val="clear" w:color="auto" w:fill="auto"/>
          </w:tcPr>
          <w:p w:rsidR="009337A6" w:rsidRPr="00D53888" w:rsidRDefault="009337A6" w:rsidP="00112BFD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337A6" w:rsidRPr="00D53888" w:rsidTr="009337A6">
        <w:tc>
          <w:tcPr>
            <w:tcW w:w="1690" w:type="pct"/>
            <w:tcBorders>
              <w:bottom w:val="single" w:sz="4" w:space="0" w:color="auto"/>
            </w:tcBorders>
            <w:shd w:val="clear" w:color="auto" w:fill="auto"/>
          </w:tcPr>
          <w:p w:rsidR="009337A6" w:rsidRPr="00D53888" w:rsidRDefault="009337A6" w:rsidP="00052B68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37A6" w:rsidRPr="00D53888" w:rsidRDefault="009337A6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</w:tbl>
    <w:p w:rsidR="002153E5" w:rsidRPr="00D53888" w:rsidRDefault="002153E5" w:rsidP="0008770F">
      <w:pPr>
        <w:pStyle w:val="afd"/>
        <w:ind w:left="284" w:firstLine="283"/>
        <w:rPr>
          <w:rFonts w:cs="Tahoma"/>
          <w:i/>
          <w:sz w:val="14"/>
          <w:szCs w:val="14"/>
          <w:lang w:val="en-US"/>
        </w:rPr>
      </w:pPr>
      <w:r w:rsidRPr="00D53888">
        <w:rPr>
          <w:rFonts w:cs="Tahoma"/>
          <w:i/>
          <w:sz w:val="14"/>
          <w:szCs w:val="14"/>
          <w:vertAlign w:val="superscript"/>
          <w:lang w:val="en-US"/>
        </w:rPr>
        <w:t xml:space="preserve">1) </w:t>
      </w:r>
      <w:r w:rsidRPr="00D53888">
        <w:rPr>
          <w:rFonts w:cs="Tahoma"/>
          <w:i/>
          <w:sz w:val="14"/>
          <w:szCs w:val="14"/>
          <w:lang w:val="en-US"/>
        </w:rPr>
        <w:t>Excluding small enterprises engaged in business activity.</w:t>
      </w:r>
    </w:p>
    <w:p w:rsidR="002153E5" w:rsidRPr="00D53888" w:rsidRDefault="002153E5" w:rsidP="0008770F">
      <w:pPr>
        <w:pStyle w:val="afd"/>
        <w:ind w:left="567" w:firstLine="0"/>
        <w:rPr>
          <w:i/>
          <w:sz w:val="14"/>
          <w:szCs w:val="14"/>
          <w:lang w:val="en-US"/>
        </w:rPr>
      </w:pPr>
      <w:r w:rsidRPr="00D53888">
        <w:rPr>
          <w:i/>
          <w:sz w:val="14"/>
          <w:szCs w:val="14"/>
          <w:vertAlign w:val="superscript"/>
          <w:lang w:val="en-US"/>
        </w:rPr>
        <w:t>2)</w:t>
      </w:r>
      <w:r w:rsidRPr="00D53888">
        <w:rPr>
          <w:i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2153E5" w:rsidRPr="00D53888" w:rsidRDefault="002153E5" w:rsidP="002153E5">
      <w:pPr>
        <w:pStyle w:val="afd"/>
        <w:tabs>
          <w:tab w:val="left" w:pos="7542"/>
        </w:tabs>
        <w:rPr>
          <w:rFonts w:cs="Arial"/>
          <w:i/>
          <w:sz w:val="14"/>
          <w:szCs w:val="14"/>
          <w:lang w:val="en-US"/>
        </w:rPr>
      </w:pPr>
      <w:r w:rsidRPr="00D53888">
        <w:rPr>
          <w:rFonts w:cs="Arial"/>
          <w:i/>
          <w:sz w:val="14"/>
          <w:szCs w:val="14"/>
          <w:lang w:val="en-US"/>
        </w:rPr>
        <w:t>Note:</w:t>
      </w:r>
    </w:p>
    <w:p w:rsidR="002153E5" w:rsidRPr="00D53888" w:rsidRDefault="002153E5" w:rsidP="002153E5">
      <w:pPr>
        <w:pStyle w:val="afd"/>
        <w:rPr>
          <w:i/>
          <w:sz w:val="14"/>
          <w:szCs w:val="14"/>
          <w:lang w:val="en-US"/>
        </w:rPr>
      </w:pPr>
      <w:r w:rsidRPr="00D53888">
        <w:rPr>
          <w:rFonts w:cs="Arial"/>
          <w:i/>
          <w:sz w:val="14"/>
          <w:szCs w:val="14"/>
          <w:lang w:val="en-US"/>
        </w:rPr>
        <w:t>Indicators that were formed late are presented in the previous table.</w:t>
      </w:r>
    </w:p>
    <w:p w:rsidR="00B13B90" w:rsidRPr="00D53888" w:rsidRDefault="00B13B90" w:rsidP="009720DF">
      <w:pPr>
        <w:pStyle w:val="2"/>
        <w:keepNext w:val="0"/>
        <w:widowControl w:val="0"/>
        <w:spacing w:before="120" w:after="80"/>
        <w:jc w:val="left"/>
        <w:rPr>
          <w:rFonts w:asciiTheme="minorHAnsi" w:hAnsiTheme="minorHAnsi"/>
          <w:sz w:val="20"/>
          <w:lang w:val="en-US"/>
        </w:rPr>
      </w:pPr>
      <w:r w:rsidRPr="00D53888">
        <w:rPr>
          <w:rFonts w:asciiTheme="minorHAnsi" w:hAnsiTheme="minorHAnsi"/>
          <w:sz w:val="20"/>
          <w:lang w:val="en-US"/>
        </w:rPr>
        <w:t>Income of the population</w:t>
      </w:r>
    </w:p>
    <w:p w:rsidR="00A5183B" w:rsidRPr="00D53888" w:rsidRDefault="00A5183B" w:rsidP="003E3BC7">
      <w:pPr>
        <w:pStyle w:val="First"/>
        <w:spacing w:before="0" w:after="80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D53888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 w:rsidRPr="00D53888">
        <w:rPr>
          <w:rFonts w:ascii="Calibri" w:hAnsi="Calibri" w:cs="Arial"/>
          <w:b/>
          <w:sz w:val="18"/>
          <w:szCs w:val="18"/>
          <w:lang w:val="kk-KZ"/>
        </w:rPr>
        <w:t>20</w:t>
      </w:r>
      <w:r w:rsidRPr="00D53888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A5183B" w:rsidRPr="00E27985" w:rsidTr="00263497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83B" w:rsidRPr="00D53888" w:rsidRDefault="00A5183B" w:rsidP="003E3BC7">
            <w:pPr>
              <w:pStyle w:val="a7"/>
              <w:spacing w:after="8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5183B" w:rsidRPr="00D53888" w:rsidRDefault="00A5183B" w:rsidP="00263497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A5183B" w:rsidRPr="00E27985" w:rsidTr="00263497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83B" w:rsidRPr="00D53888" w:rsidRDefault="00A5183B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3B" w:rsidRPr="00D53888" w:rsidRDefault="00A5183B" w:rsidP="00263497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</w:rPr>
              <w:t>tenge</w:t>
            </w:r>
          </w:p>
          <w:p w:rsidR="00A5183B" w:rsidRPr="00D53888" w:rsidRDefault="00A5183B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183B" w:rsidRPr="00D53888" w:rsidRDefault="00A5183B" w:rsidP="00263497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as a percentage to corresponding period of 20</w:t>
            </w:r>
            <w:r w:rsidRPr="00D53888">
              <w:rPr>
                <w:rFonts w:asciiTheme="minorHAnsi" w:hAnsiTheme="minorHAnsi" w:cs="Courier New"/>
                <w:sz w:val="14"/>
                <w:szCs w:val="14"/>
                <w:lang w:val="kk-KZ"/>
              </w:rPr>
              <w:t>19</w:t>
            </w:r>
          </w:p>
        </w:tc>
      </w:tr>
      <w:tr w:rsidR="00A5183B" w:rsidRPr="00D53888" w:rsidTr="00263497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83B" w:rsidRPr="00D53888" w:rsidRDefault="00A5183B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3B" w:rsidRPr="00D53888" w:rsidRDefault="00A5183B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183B" w:rsidRPr="00D53888" w:rsidRDefault="00A5183B" w:rsidP="00263497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183B" w:rsidRPr="00D53888" w:rsidRDefault="00A5183B" w:rsidP="00263497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</w:rPr>
              <w:t>real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D53888">
              <w:rPr>
                <w:rFonts w:asciiTheme="minorHAnsi" w:hAnsiTheme="minorHAns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110 366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110 288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,1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 xml:space="preserve">110 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</w:t>
            </w:r>
            <w:r w:rsidRPr="00D53888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107,0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112 740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108,6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101,7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111</w:t>
            </w:r>
            <w:r w:rsidRPr="00D53888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631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10</w:t>
            </w: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7,7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11 089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107,2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112 704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107,0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112 242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99,7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112 160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99,7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113 566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95,3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November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113 433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95,2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December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115 704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104,3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97,0</w:t>
            </w:r>
          </w:p>
        </w:tc>
      </w:tr>
      <w:tr w:rsidR="00A5183B" w:rsidRPr="00D53888" w:rsidTr="0026349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83B" w:rsidRPr="00D53888" w:rsidRDefault="00A5183B" w:rsidP="00263497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D53888">
              <w:rPr>
                <w:rFonts w:asciiTheme="minorHAnsi" w:hAnsiTheme="minorHAnsi" w:cs="Courier New"/>
                <w:sz w:val="14"/>
                <w:szCs w:val="14"/>
              </w:rPr>
              <w:t>anuary-</w:t>
            </w:r>
            <w:r w:rsidRPr="00D53888">
              <w:rPr>
                <w:rFonts w:asciiTheme="minorHAnsi" w:hAnsiTheme="minorHAnsi" w:cs="Courier New"/>
                <w:sz w:val="14"/>
                <w:szCs w:val="14"/>
                <w:lang w:val="en-US"/>
              </w:rPr>
              <w:t>December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1 346 305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83B" w:rsidRPr="00D53888" w:rsidRDefault="00A5183B" w:rsidP="0026349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100,7</w:t>
            </w:r>
          </w:p>
        </w:tc>
      </w:tr>
    </w:tbl>
    <w:p w:rsidR="00A5183B" w:rsidRPr="00D53888" w:rsidRDefault="00A5183B" w:rsidP="00A5183B">
      <w:pPr>
        <w:pStyle w:val="a4"/>
        <w:spacing w:before="0"/>
        <w:ind w:left="284"/>
        <w:jc w:val="both"/>
        <w:rPr>
          <w:rFonts w:asciiTheme="minorHAnsi" w:hAnsiTheme="minorHAnsi"/>
          <w:sz w:val="14"/>
          <w:szCs w:val="14"/>
          <w:lang w:val="kk-KZ"/>
        </w:rPr>
      </w:pPr>
      <w:r w:rsidRPr="00D53888">
        <w:rPr>
          <w:rFonts w:asciiTheme="minorHAnsi" w:hAnsiTheme="minorHAnsi" w:cs="Arial"/>
          <w:sz w:val="14"/>
          <w:szCs w:val="14"/>
          <w:lang w:val="en-US"/>
        </w:rPr>
        <w:t xml:space="preserve">* </w:t>
      </w:r>
      <w:r w:rsidRPr="00D53888">
        <w:rPr>
          <w:rFonts w:asciiTheme="minorHAnsi" w:hAnsiTheme="minorHAns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A5183B" w:rsidRPr="00D53888" w:rsidRDefault="00A5183B" w:rsidP="00A5183B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D53888">
        <w:rPr>
          <w:rFonts w:asciiTheme="minorHAnsi" w:hAnsiTheme="minorHAnsi"/>
          <w:i/>
          <w:sz w:val="14"/>
          <w:szCs w:val="14"/>
          <w:lang w:val="en-US"/>
        </w:rPr>
        <w:t>The data will be recalculated due to refinement of data resources (publication date 30.03.20</w:t>
      </w:r>
      <w:r w:rsidRPr="00D53888">
        <w:rPr>
          <w:rFonts w:asciiTheme="minorHAnsi" w:hAnsiTheme="minorHAnsi"/>
          <w:i/>
          <w:sz w:val="14"/>
          <w:szCs w:val="14"/>
          <w:lang w:val="kk-KZ"/>
        </w:rPr>
        <w:t>2</w:t>
      </w:r>
      <w:r w:rsidRPr="00D53888">
        <w:rPr>
          <w:rFonts w:asciiTheme="minorHAnsi" w:hAnsiTheme="minorHAnsi"/>
          <w:i/>
          <w:sz w:val="14"/>
          <w:szCs w:val="14"/>
          <w:lang w:val="en-US"/>
        </w:rPr>
        <w:t>1).</w:t>
      </w:r>
    </w:p>
    <w:p w:rsidR="007D7689" w:rsidRPr="00D53888" w:rsidRDefault="00E67333" w:rsidP="00DF6954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sz w:val="20"/>
          <w:lang w:val="en-US"/>
        </w:rPr>
      </w:pPr>
      <w:r w:rsidRPr="00D53888">
        <w:rPr>
          <w:rFonts w:asciiTheme="minorHAnsi" w:hAnsiTheme="minorHAnsi" w:cs="Calibri"/>
          <w:sz w:val="20"/>
          <w:lang w:val="en-US"/>
        </w:rPr>
        <w:t>Labor and e</w:t>
      </w:r>
      <w:r w:rsidR="007D7689" w:rsidRPr="00D53888">
        <w:rPr>
          <w:rFonts w:asciiTheme="minorHAnsi" w:hAnsiTheme="minorHAnsi" w:cs="Calibri"/>
          <w:sz w:val="20"/>
          <w:lang w:val="en-US"/>
        </w:rPr>
        <w:t>mployment statistics</w:t>
      </w:r>
    </w:p>
    <w:p w:rsidR="00170100" w:rsidRPr="00D53888" w:rsidRDefault="00170100" w:rsidP="00170100">
      <w:pPr>
        <w:pStyle w:val="a0"/>
        <w:spacing w:line="480" w:lineRule="auto"/>
        <w:jc w:val="center"/>
        <w:rPr>
          <w:rFonts w:ascii="Calibri" w:hAnsi="Calibri"/>
          <w:b/>
          <w:sz w:val="18"/>
          <w:lang w:val="en-US"/>
        </w:rPr>
      </w:pPr>
      <w:r w:rsidRPr="00D53888">
        <w:rPr>
          <w:rFonts w:ascii="Calibri" w:hAnsi="Calibri"/>
          <w:b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170100" w:rsidRPr="00D53888" w:rsidTr="00263497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Of which</w:t>
            </w:r>
          </w:p>
        </w:tc>
      </w:tr>
      <w:tr w:rsidR="00170100" w:rsidRPr="00D53888" w:rsidTr="00263497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unemployed</w:t>
            </w:r>
          </w:p>
        </w:tc>
      </w:tr>
      <w:tr w:rsidR="00170100" w:rsidRPr="00D53888" w:rsidTr="00263497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unemployment rate,</w:t>
            </w:r>
            <w:r w:rsidRPr="00D53888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lang w:val="en-GB"/>
              </w:rPr>
              <w:t>%</w:t>
            </w:r>
          </w:p>
        </w:tc>
      </w:tr>
      <w:tr w:rsidR="00170100" w:rsidRPr="00D53888" w:rsidTr="00263497">
        <w:trPr>
          <w:cantSplit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100" w:rsidRPr="00D53888" w:rsidRDefault="00170100" w:rsidP="00263497">
            <w:pPr>
              <w:pStyle w:val="a9"/>
              <w:jc w:val="center"/>
              <w:rPr>
                <w:rFonts w:ascii="Calibri" w:hAnsi="Calibri"/>
                <w:sz w:val="14"/>
                <w:lang w:val="en-US"/>
              </w:rPr>
            </w:pPr>
            <w:r w:rsidRPr="00D53888">
              <w:rPr>
                <w:rFonts w:ascii="Calibri" w:hAnsi="Calibri"/>
                <w:sz w:val="14"/>
                <w:lang w:val="en-US"/>
              </w:rPr>
              <w:t>2018</w:t>
            </w:r>
            <w:r w:rsidRPr="00D53888">
              <w:rPr>
                <w:rFonts w:ascii="Calibri" w:hAnsi="Calibri"/>
                <w:sz w:val="14"/>
                <w:vertAlign w:val="superscript"/>
              </w:rPr>
              <w:t>1)</w:t>
            </w:r>
          </w:p>
        </w:tc>
      </w:tr>
      <w:tr w:rsidR="00170100" w:rsidRPr="00D53888" w:rsidTr="0026349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8 991,3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8 551,8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9 011,1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8 571,5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9 018,6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8 578,9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9 007,0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8 567,4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9 041,5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8 600,8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rPr>
          <w:trHeight w:val="104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9 089,4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8 647,8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8 663,9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 xml:space="preserve">II quarter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9 078,9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8 637,5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9 144,3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8 702,6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9 174,3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8 732,7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US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8 748,4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1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 xml:space="preserve">III quarter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9 169,5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87 27,9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14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9 159,7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8 717,9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12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8 707,2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9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9 146,1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kk-KZ"/>
              </w:rPr>
            </w:pPr>
            <w:r w:rsidRPr="00D53888">
              <w:rPr>
                <w:rFonts w:ascii="Calibri" w:hAnsi="Calibri"/>
                <w:sz w:val="14"/>
                <w:lang w:val="kk-KZ"/>
              </w:rPr>
              <w:t xml:space="preserve">IV </w:t>
            </w:r>
            <w:r w:rsidRPr="00D53888">
              <w:rPr>
                <w:rFonts w:ascii="Calibri" w:hAnsi="Calibri"/>
                <w:sz w:val="14"/>
                <w:lang w:val="en-GB"/>
              </w:rPr>
              <w:t>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9 151,6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8 709,7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kk-KZ"/>
              </w:rPr>
            </w:pPr>
            <w:r w:rsidRPr="00D53888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9 138,6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</w:tr>
      <w:tr w:rsidR="00170100" w:rsidRPr="00D53888" w:rsidTr="00263497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100" w:rsidRPr="00D53888" w:rsidRDefault="00170100" w:rsidP="00263497">
            <w:pPr>
              <w:pStyle w:val="a9"/>
              <w:jc w:val="center"/>
              <w:rPr>
                <w:rFonts w:ascii="Calibri" w:hAnsi="Calibri"/>
                <w:sz w:val="14"/>
                <w:lang w:val="kk-KZ"/>
              </w:rPr>
            </w:pPr>
            <w:r w:rsidRPr="00D53888">
              <w:rPr>
                <w:rFonts w:ascii="Calibri" w:hAnsi="Calibri"/>
                <w:sz w:val="14"/>
                <w:lang w:val="en-US"/>
              </w:rPr>
              <w:t>201</w:t>
            </w:r>
            <w:r w:rsidRPr="00D53888">
              <w:rPr>
                <w:rFonts w:ascii="Calibri" w:hAnsi="Calibri"/>
                <w:sz w:val="14"/>
              </w:rPr>
              <w:t>9</w:t>
            </w:r>
            <w:r w:rsidRPr="00D53888">
              <w:rPr>
                <w:rFonts w:ascii="Calibri" w:hAnsi="Calibri"/>
                <w:sz w:val="14"/>
                <w:vertAlign w:val="superscript"/>
              </w:rPr>
              <w:t>1)</w:t>
            </w:r>
          </w:p>
        </w:tc>
      </w:tr>
      <w:tr w:rsidR="00170100" w:rsidRPr="00D53888" w:rsidTr="00263497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8</w:t>
            </w:r>
            <w:r w:rsidRPr="00D53888">
              <w:rPr>
                <w:rFonts w:ascii="Calibri" w:hAnsi="Calibri"/>
                <w:sz w:val="14"/>
              </w:rPr>
              <w:t xml:space="preserve"> </w:t>
            </w:r>
            <w:r w:rsidRPr="00D53888">
              <w:rPr>
                <w:rFonts w:ascii="Calibri" w:hAnsi="Calibri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4,8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kk-KZ"/>
              </w:rPr>
            </w:pPr>
            <w:r w:rsidRPr="00D53888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100" w:rsidRPr="00D53888" w:rsidRDefault="00170100" w:rsidP="00263497">
            <w:pPr>
              <w:pStyle w:val="a9"/>
              <w:jc w:val="center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lastRenderedPageBreak/>
              <w:t>2020</w:t>
            </w:r>
            <w:r w:rsidRPr="00D53888">
              <w:rPr>
                <w:rFonts w:ascii="Calibri" w:hAnsi="Calibri"/>
                <w:sz w:val="14"/>
                <w:vertAlign w:val="superscript"/>
              </w:rPr>
              <w:t>1)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D53888">
              <w:rPr>
                <w:rFonts w:ascii="Calibri" w:hAnsi="Calibri"/>
                <w:sz w:val="14"/>
              </w:rPr>
              <w:t>4,8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70100" w:rsidRPr="00D53888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170100" w:rsidRPr="00D53888" w:rsidRDefault="00170100" w:rsidP="00170100">
      <w:pPr>
        <w:pStyle w:val="First"/>
        <w:spacing w:before="0"/>
        <w:ind w:left="284"/>
        <w:rPr>
          <w:rFonts w:ascii="Calibri" w:hAnsi="Calibri"/>
          <w:i/>
          <w:sz w:val="14"/>
          <w:lang w:val="en-US"/>
        </w:rPr>
      </w:pPr>
      <w:proofErr w:type="gramStart"/>
      <w:r w:rsidRPr="00D53888">
        <w:rPr>
          <w:rFonts w:ascii="Calibri" w:hAnsi="Calibri"/>
          <w:i/>
          <w:sz w:val="14"/>
          <w:lang w:val="en-US"/>
        </w:rPr>
        <w:t>Estimated data.</w:t>
      </w:r>
      <w:proofErr w:type="gramEnd"/>
    </w:p>
    <w:p w:rsidR="00170100" w:rsidRPr="00D53888" w:rsidRDefault="00170100" w:rsidP="00170100">
      <w:pPr>
        <w:pStyle w:val="ac"/>
        <w:spacing w:before="0"/>
        <w:ind w:left="644"/>
        <w:rPr>
          <w:rFonts w:ascii="Calibri" w:hAnsi="Calibri"/>
          <w:sz w:val="18"/>
          <w:lang w:val="en-GB"/>
        </w:rPr>
      </w:pPr>
      <w:r w:rsidRPr="00D53888">
        <w:rPr>
          <w:rFonts w:ascii="Calibri" w:hAnsi="Calibri"/>
          <w:sz w:val="18"/>
          <w:lang w:val="en-GB"/>
        </w:rPr>
        <w:t xml:space="preserve">Number of employees in IV quarter </w:t>
      </w:r>
      <w:proofErr w:type="gramStart"/>
      <w:r w:rsidRPr="00D53888">
        <w:rPr>
          <w:rFonts w:ascii="Calibri" w:hAnsi="Calibri"/>
          <w:sz w:val="18"/>
          <w:lang w:val="en-GB"/>
        </w:rPr>
        <w:t>of  20</w:t>
      </w:r>
      <w:r w:rsidRPr="00D53888">
        <w:rPr>
          <w:rFonts w:ascii="Calibri" w:hAnsi="Calibri"/>
          <w:sz w:val="18"/>
          <w:lang w:val="kk-KZ"/>
        </w:rPr>
        <w:t>20</w:t>
      </w:r>
      <w:proofErr w:type="gramEnd"/>
    </w:p>
    <w:tbl>
      <w:tblPr>
        <w:tblW w:w="0" w:type="auto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111"/>
        <w:gridCol w:w="2268"/>
        <w:gridCol w:w="2127"/>
        <w:gridCol w:w="1701"/>
      </w:tblGrid>
      <w:tr w:rsidR="00170100" w:rsidRPr="00D53888" w:rsidTr="00263497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7"/>
              <w:rPr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 xml:space="preserve">As % to </w:t>
            </w:r>
          </w:p>
        </w:tc>
      </w:tr>
      <w:tr w:rsidR="00170100" w:rsidRPr="00E27985" w:rsidTr="00263497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7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 xml:space="preserve">the </w:t>
            </w:r>
            <w:r w:rsidRPr="00D53888">
              <w:rPr>
                <w:rFonts w:ascii="Calibri" w:hAnsi="Calibri"/>
                <w:sz w:val="14"/>
                <w:lang w:val="en-US"/>
              </w:rPr>
              <w:t>to</w:t>
            </w:r>
          </w:p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D53888">
              <w:rPr>
                <w:rFonts w:ascii="Calibri" w:hAnsi="Calibri"/>
                <w:sz w:val="14"/>
                <w:lang w:val="en-US"/>
              </w:rPr>
              <w:t xml:space="preserve">previous </w:t>
            </w:r>
            <w:r w:rsidRPr="00D53888">
              <w:rPr>
                <w:rFonts w:ascii="Calibri" w:hAnsi="Calibri"/>
                <w:sz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the correspondding quarter of the previous year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Number of employees</w:t>
            </w:r>
            <w:r w:rsidRPr="00D53888">
              <w:rPr>
                <w:rFonts w:ascii="Calibri" w:hAnsi="Calibri"/>
                <w:b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6 675,5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2 772,6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627,7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188,7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293,5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152,6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169,0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223,4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59,7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</w:tr>
      <w:tr w:rsidR="00170100" w:rsidRPr="00D53888" w:rsidTr="00263497">
        <w:trPr>
          <w:cantSplit/>
          <w:trHeight w:val="80"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231,1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482,9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396,9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47,2</w:t>
            </w:r>
          </w:p>
        </w:tc>
        <w:tc>
          <w:tcPr>
            <w:tcW w:w="2127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170100" w:rsidRPr="00D53888" w:rsidTr="0026349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D53888">
              <w:rPr>
                <w:rFonts w:ascii="Calibri" w:hAnsi="Calibri"/>
                <w:sz w:val="14"/>
              </w:rPr>
              <w:t>Other</w:t>
            </w:r>
            <w:r w:rsidRPr="00D53888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</w:rPr>
              <w:t>services</w:t>
            </w:r>
            <w:r w:rsidRPr="00D53888">
              <w:rPr>
                <w:rFonts w:ascii="Calibri" w:hAnsi="Calibri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170100" w:rsidRPr="00D53888" w:rsidRDefault="00170100" w:rsidP="00170100">
      <w:pPr>
        <w:pStyle w:val="a4"/>
        <w:spacing w:before="0"/>
        <w:ind w:left="284"/>
        <w:rPr>
          <w:rFonts w:ascii="Calibri" w:hAnsi="Calibri"/>
          <w:sz w:val="14"/>
          <w:lang w:val="en-US"/>
        </w:rPr>
      </w:pPr>
      <w:r w:rsidRPr="00D53888">
        <w:rPr>
          <w:rFonts w:ascii="Calibri" w:hAnsi="Calibri"/>
          <w:sz w:val="14"/>
          <w:vertAlign w:val="superscript"/>
        </w:rPr>
        <w:t>*</w:t>
      </w:r>
      <w:r w:rsidRPr="00D53888">
        <w:rPr>
          <w:rFonts w:ascii="Calibri" w:hAnsi="Calibri"/>
          <w:sz w:val="14"/>
          <w:lang w:val="en-US"/>
        </w:rPr>
        <w:t xml:space="preserve"> </w:t>
      </w:r>
      <w:r w:rsidRPr="00D53888">
        <w:rPr>
          <w:rFonts w:ascii="Calibri" w:hAnsi="Calibri"/>
          <w:sz w:val="14"/>
          <w:lang w:val="en-GB"/>
        </w:rPr>
        <w:t>Calculated data.</w:t>
      </w:r>
    </w:p>
    <w:p w:rsidR="00170100" w:rsidRPr="00D53888" w:rsidRDefault="00170100" w:rsidP="003E3BC7">
      <w:pPr>
        <w:pStyle w:val="ac"/>
        <w:spacing w:before="0" w:line="360" w:lineRule="auto"/>
        <w:rPr>
          <w:rFonts w:ascii="Calibri" w:hAnsi="Calibri"/>
          <w:sz w:val="18"/>
          <w:szCs w:val="18"/>
          <w:lang w:val="en-US"/>
        </w:rPr>
      </w:pPr>
      <w:r w:rsidRPr="00D53888">
        <w:rPr>
          <w:rFonts w:ascii="Calibri" w:hAnsi="Calibri"/>
          <w:sz w:val="18"/>
          <w:szCs w:val="18"/>
          <w:lang w:val="en-GB"/>
        </w:rPr>
        <w:t>Average monthly wage per employee by economic activities in IV quarter of 20</w:t>
      </w:r>
      <w:r w:rsidRPr="00D53888">
        <w:rPr>
          <w:rFonts w:ascii="Calibri" w:hAnsi="Calibri"/>
          <w:sz w:val="18"/>
          <w:szCs w:val="18"/>
          <w:lang w:val="en-US"/>
        </w:rPr>
        <w:t>20</w:t>
      </w:r>
    </w:p>
    <w:tbl>
      <w:tblPr>
        <w:tblW w:w="10102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992"/>
        <w:gridCol w:w="1559"/>
        <w:gridCol w:w="71"/>
        <w:gridCol w:w="1488"/>
        <w:gridCol w:w="1488"/>
        <w:gridCol w:w="1243"/>
      </w:tblGrid>
      <w:tr w:rsidR="00170100" w:rsidRPr="00D53888" w:rsidTr="003E3BC7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Real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as % to</w:t>
            </w:r>
          </w:p>
        </w:tc>
      </w:tr>
      <w:tr w:rsidR="00170100" w:rsidRPr="00E27985" w:rsidTr="003E3BC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D53888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170100" w:rsidRPr="00D53888" w:rsidTr="003E3BC7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233 136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147 666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309 989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472 254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261 410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217 135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145 708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273 492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115,3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201 787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107,6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279 805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202 169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107,8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318 645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422 587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110,9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108,9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97,9</w:t>
            </w:r>
          </w:p>
        </w:tc>
      </w:tr>
      <w:tr w:rsidR="00170100" w:rsidRPr="00D53888" w:rsidTr="003E3BC7">
        <w:trPr>
          <w:cantSplit/>
          <w:trHeight w:val="148"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208 476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115,6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379 917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120,7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118,6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94,9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224 251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219 261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122,8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120,6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111,3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176 462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120,0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125,9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117,9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117,3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197 383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132,1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123,1</w:t>
            </w:r>
          </w:p>
        </w:tc>
      </w:tr>
      <w:tr w:rsidR="00170100" w:rsidRPr="00D53888" w:rsidTr="003E3BC7">
        <w:trPr>
          <w:cantSplit/>
          <w:trHeight w:val="155"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179 192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116,1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109,9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170100" w:rsidRPr="00D53888" w:rsidTr="003E3BC7">
        <w:trPr>
          <w:cantSplit/>
          <w:trHeight w:val="204"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235 360</w:t>
            </w:r>
          </w:p>
        </w:tc>
        <w:tc>
          <w:tcPr>
            <w:tcW w:w="1559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170100" w:rsidRPr="00E27985" w:rsidTr="003E3BC7">
        <w:trPr>
          <w:cantSplit/>
          <w:trHeight w:val="353"/>
        </w:trPr>
        <w:tc>
          <w:tcPr>
            <w:tcW w:w="10102" w:type="dxa"/>
            <w:gridSpan w:val="7"/>
            <w:vAlign w:val="center"/>
          </w:tcPr>
          <w:p w:rsidR="00170100" w:rsidRPr="00D53888" w:rsidRDefault="00170100" w:rsidP="00263497">
            <w:pPr>
              <w:pStyle w:val="af0"/>
              <w:jc w:val="center"/>
              <w:rPr>
                <w:rFonts w:ascii="Calibri" w:hAnsi="Calibri"/>
                <w:b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vAlign w:val="bottom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256 814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147 561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108,4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310 705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473 532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262 066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110,8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215 935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113,5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105,8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lastRenderedPageBreak/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145 786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274 513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204 950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279 751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112,4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202 417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324 624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113,0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432 211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106,1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98,9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220 558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98,7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391 860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119,5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93,5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240 526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99,3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234 805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125,6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123,4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113,4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217 168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119,0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205 689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133,8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124,7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201 969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118,9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488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1243" w:type="dxa"/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99,5</w:t>
            </w:r>
          </w:p>
        </w:tc>
      </w:tr>
      <w:tr w:rsidR="00170100" w:rsidRPr="00D53888" w:rsidTr="003E3BC7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170100" w:rsidRPr="00D53888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248 360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111,2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109,2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170100" w:rsidRPr="00D53888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</w:tbl>
    <w:p w:rsidR="00170100" w:rsidRPr="00D53888" w:rsidRDefault="00170100" w:rsidP="00170100">
      <w:pPr>
        <w:pStyle w:val="a4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D53888">
        <w:rPr>
          <w:rFonts w:ascii="Calibri" w:hAnsi="Calibri"/>
          <w:sz w:val="14"/>
          <w:szCs w:val="14"/>
          <w:lang w:val="en-US"/>
        </w:rPr>
        <w:t>*Excluding small enterprises engaged in business activity.</w:t>
      </w:r>
    </w:p>
    <w:p w:rsidR="004E1446" w:rsidRPr="00D53888" w:rsidRDefault="00E70078" w:rsidP="00965B7B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sz w:val="20"/>
          <w:lang w:val="en-GB"/>
        </w:rPr>
      </w:pPr>
      <w:r w:rsidRPr="00D53888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717062" w:rsidRPr="00D53888" w:rsidRDefault="00717062" w:rsidP="003E3BC7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GB"/>
        </w:rPr>
      </w:pPr>
      <w:r w:rsidRPr="00D53888">
        <w:rPr>
          <w:rFonts w:asciiTheme="minorHAnsi" w:hAnsiTheme="minorHAnsi" w:cs="Arial"/>
          <w:sz w:val="18"/>
          <w:szCs w:val="18"/>
          <w:lang w:val="en-GB"/>
        </w:rPr>
        <w:t>Price indices by sector of economy</w:t>
      </w:r>
    </w:p>
    <w:p w:rsidR="006B1C0A" w:rsidRPr="00D53888" w:rsidRDefault="003E3BC7" w:rsidP="006B1C0A">
      <w:pPr>
        <w:pStyle w:val="a6"/>
        <w:ind w:left="7200" w:right="-143" w:firstLine="720"/>
        <w:jc w:val="center"/>
        <w:rPr>
          <w:rFonts w:asciiTheme="minorHAnsi" w:hAnsiTheme="minorHAnsi" w:cs="Arial"/>
          <w:sz w:val="14"/>
          <w:szCs w:val="14"/>
          <w:lang w:val="en-US"/>
        </w:rPr>
      </w:pPr>
      <w:r w:rsidRPr="00D53888">
        <w:rPr>
          <w:rFonts w:asciiTheme="minorHAnsi" w:hAnsiTheme="minorHAnsi" w:cs="Arial"/>
          <w:sz w:val="14"/>
          <w:szCs w:val="14"/>
          <w:lang w:val="en-US"/>
        </w:rPr>
        <w:tab/>
      </w:r>
      <w:r w:rsidRPr="00D53888">
        <w:rPr>
          <w:rFonts w:asciiTheme="minorHAnsi" w:hAnsiTheme="minorHAnsi" w:cs="Arial"/>
          <w:sz w:val="14"/>
          <w:szCs w:val="14"/>
          <w:lang w:val="en-US"/>
        </w:rPr>
        <w:tab/>
      </w:r>
      <w:proofErr w:type="gramStart"/>
      <w:r w:rsidR="006B1C0A" w:rsidRPr="00D53888">
        <w:rPr>
          <w:rFonts w:asciiTheme="minorHAnsi" w:hAnsiTheme="minorHAnsi" w:cs="Arial"/>
          <w:sz w:val="14"/>
          <w:szCs w:val="14"/>
          <w:lang w:val="en-US"/>
        </w:rPr>
        <w:t>in</w:t>
      </w:r>
      <w:proofErr w:type="gramEnd"/>
      <w:r w:rsidR="006B1C0A" w:rsidRPr="00D53888">
        <w:rPr>
          <w:rFonts w:asciiTheme="minorHAnsi" w:hAnsiTheme="minorHAnsi" w:cs="Arial"/>
          <w:sz w:val="14"/>
          <w:szCs w:val="14"/>
          <w:lang w:val="en-US"/>
        </w:rPr>
        <w:t xml:space="preserve">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2694"/>
        <w:gridCol w:w="2835"/>
      </w:tblGrid>
      <w:tr w:rsidR="006B1C0A" w:rsidRPr="00D53888" w:rsidTr="003E3BC7">
        <w:trPr>
          <w:cantSplit/>
          <w:trHeight w:val="938"/>
        </w:trPr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B1C0A" w:rsidRPr="00D53888" w:rsidRDefault="006B1C0A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C0A" w:rsidRPr="00D53888" w:rsidRDefault="006B1C0A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January 20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>21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to December 20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C0A" w:rsidRPr="00D53888" w:rsidRDefault="006B1C0A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Info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>:</w:t>
            </w:r>
          </w:p>
          <w:p w:rsidR="006B1C0A" w:rsidRPr="00D53888" w:rsidRDefault="006B1C0A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January 20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to December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201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>9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January 20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>21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to January 20</w:t>
            </w:r>
            <w:r w:rsidRPr="00D53888">
              <w:rPr>
                <w:rFonts w:asciiTheme="minorHAnsi" w:hAnsiTheme="minorHAnsi" w:cs="Arial"/>
                <w:sz w:val="14"/>
                <w:szCs w:val="14"/>
              </w:rPr>
              <w:t>20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100</w:t>
            </w:r>
            <w:r w:rsidRPr="00D53888">
              <w:rPr>
                <w:rFonts w:asciiTheme="minorHAnsi" w:hAnsiTheme="minorHAnsi" w:cs="Arial CYR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11</w:t>
            </w:r>
            <w:r w:rsidRPr="00D53888">
              <w:rPr>
                <w:rFonts w:asciiTheme="minorHAnsi" w:hAnsiTheme="minorHAnsi" w:cs="Arial CYR"/>
                <w:sz w:val="14"/>
                <w:szCs w:val="14"/>
              </w:rPr>
              <w:t>1,</w:t>
            </w: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4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105</w:t>
            </w:r>
            <w:r w:rsidRPr="00D53888">
              <w:rPr>
                <w:rFonts w:asciiTheme="minorHAnsi" w:hAnsiTheme="minorHAnsi" w:cs="Arial CYR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3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marketable services for 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</w:t>
            </w: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104</w:t>
            </w:r>
            <w:r w:rsidRPr="00D53888">
              <w:rPr>
                <w:rFonts w:asciiTheme="minorHAnsi" w:hAnsiTheme="minorHAnsi" w:cs="Arial CYR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 w:cs="Arial CYR"/>
                <w:sz w:val="14"/>
                <w:szCs w:val="14"/>
                <w:lang w:val="en-US"/>
              </w:rPr>
              <w:t>1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</w:rPr>
              <w:t>105,1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</w:rPr>
              <w:t>101,9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</w:rPr>
              <w:t>98,8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</w:rPr>
              <w:t>100,8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</w:rPr>
              <w:t>106,0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10</w:t>
            </w: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115,6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117,6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109,4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C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100,2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100,3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99,0</w:t>
            </w:r>
          </w:p>
        </w:tc>
      </w:tr>
      <w:tr w:rsidR="006B1C0A" w:rsidRPr="00D53888" w:rsidTr="003E3BC7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Freight transportation t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ariff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105,2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99,8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108,3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103,6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104,8</w:t>
            </w:r>
          </w:p>
        </w:tc>
      </w:tr>
      <w:tr w:rsidR="006B1C0A" w:rsidRPr="00D53888" w:rsidTr="003E3BC7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C0A" w:rsidRPr="00D53888" w:rsidRDefault="006B1C0A" w:rsidP="00263497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100,4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C0A" w:rsidRPr="00D53888" w:rsidRDefault="006B1C0A" w:rsidP="00263497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>100,2</w:t>
            </w:r>
          </w:p>
        </w:tc>
      </w:tr>
    </w:tbl>
    <w:p w:rsidR="004E1446" w:rsidRPr="00D53888" w:rsidRDefault="00D65993" w:rsidP="00965B7B">
      <w:pPr>
        <w:pStyle w:val="2"/>
        <w:keepNext w:val="0"/>
        <w:widowControl w:val="0"/>
        <w:tabs>
          <w:tab w:val="right" w:pos="10319"/>
        </w:tabs>
        <w:spacing w:before="120" w:after="120"/>
        <w:ind w:left="0" w:firstLine="0"/>
        <w:jc w:val="left"/>
        <w:rPr>
          <w:rFonts w:asciiTheme="minorHAnsi" w:hAnsiTheme="minorHAnsi" w:cs="Calibri"/>
          <w:sz w:val="20"/>
          <w:lang w:val="en-US"/>
        </w:rPr>
      </w:pPr>
      <w:r w:rsidRPr="00D53888">
        <w:rPr>
          <w:rFonts w:asciiTheme="minorHAnsi" w:hAnsiTheme="minorHAnsi" w:cs="Calibri"/>
          <w:sz w:val="20"/>
          <w:lang w:val="en-GB"/>
        </w:rPr>
        <w:t>Gross</w:t>
      </w:r>
      <w:r w:rsidRPr="00D53888">
        <w:rPr>
          <w:rFonts w:asciiTheme="minorHAnsi" w:hAnsiTheme="minorHAnsi" w:cs="Calibri"/>
          <w:sz w:val="20"/>
          <w:lang w:val="en-US"/>
        </w:rPr>
        <w:t xml:space="preserve"> domestic product</w:t>
      </w:r>
      <w:r w:rsidR="00F970A8" w:rsidRPr="00D53888">
        <w:rPr>
          <w:rFonts w:asciiTheme="minorHAnsi" w:hAnsiTheme="minorHAnsi" w:cs="Calibri"/>
          <w:sz w:val="20"/>
          <w:lang w:val="en-US"/>
        </w:rPr>
        <w:t xml:space="preserve"> by method of production</w:t>
      </w:r>
    </w:p>
    <w:p w:rsidR="005D1455" w:rsidRPr="00E27985" w:rsidRDefault="005D1455" w:rsidP="005D1455">
      <w:pPr>
        <w:pStyle w:val="ac"/>
        <w:spacing w:before="240" w:after="60"/>
        <w:rPr>
          <w:rFonts w:asciiTheme="minorHAnsi" w:hAnsiTheme="minorHAnsi" w:cstheme="minorHAnsi"/>
          <w:sz w:val="18"/>
          <w:szCs w:val="18"/>
        </w:rPr>
      </w:pPr>
      <w:r w:rsidRPr="00D53888">
        <w:rPr>
          <w:rFonts w:asciiTheme="minorHAnsi" w:hAnsiTheme="minorHAnsi" w:cstheme="minorHAnsi"/>
          <w:sz w:val="18"/>
          <w:szCs w:val="18"/>
          <w:lang w:val="en-US"/>
        </w:rPr>
        <w:t>GDP production</w:t>
      </w:r>
      <w:r w:rsidR="00E27985">
        <w:rPr>
          <w:rFonts w:asciiTheme="minorHAnsi" w:hAnsiTheme="minorHAnsi" w:cstheme="minorHAnsi"/>
          <w:sz w:val="18"/>
          <w:szCs w:val="18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559"/>
        <w:gridCol w:w="1276"/>
        <w:gridCol w:w="1275"/>
        <w:gridCol w:w="1985"/>
      </w:tblGrid>
      <w:tr w:rsidR="005D1455" w:rsidRPr="00E27985" w:rsidTr="00263497">
        <w:trPr>
          <w:cantSplit/>
          <w:trHeight w:val="314"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D1455" w:rsidRPr="00E27985" w:rsidRDefault="005D1455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1455" w:rsidRPr="00E27985" w:rsidRDefault="00E27985" w:rsidP="00E27985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January-December 2020</w:t>
            </w:r>
          </w:p>
        </w:tc>
      </w:tr>
      <w:tr w:rsidR="005D1455" w:rsidRPr="00E27985" w:rsidTr="00263497">
        <w:trPr>
          <w:cantSplit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E2798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E2798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E2798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E2798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GDP structure, %</w:t>
            </w:r>
          </w:p>
        </w:tc>
      </w:tr>
      <w:tr w:rsidR="005D1455" w:rsidRPr="00E27985" w:rsidTr="00263497">
        <w:trPr>
          <w:cantSplit/>
          <w:trHeight w:val="205"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E2798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455" w:rsidRPr="00E27985" w:rsidRDefault="005D1455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E2798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E27985" w:rsidRDefault="005D1455" w:rsidP="00263497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E27985" w:rsidRPr="00E27985" w:rsidTr="00263497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70 134 099,8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vAlign w:val="bottom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26 962 631,3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102,0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38,5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vAlign w:val="bottom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3 732 753,2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105,6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5,3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vAlign w:val="bottom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18 968 674,4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99,4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27,1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8 803 154,2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96,3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91,1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12,5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8 879 606,6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12,7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1 098 956,9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1,6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186 956,7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4 261 203,7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vAlign w:val="bottom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39 102 388,6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94,4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55,7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11 600 852,0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92,7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16,5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4 863 081,5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82,8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105,1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6,9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813 370,7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97,9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104,7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1,2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1 485 120,7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2 592 386,1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115,5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5 492 455,2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7,8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3 062 795,7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4,4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1 537 083,2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1 295 886,6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102,4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2 124 929,1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111,7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3,0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1 465 354,2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544 405,9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2 175 032,7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3,1</w:t>
            </w:r>
          </w:p>
        </w:tc>
      </w:tr>
      <w:tr w:rsidR="00E27985" w:rsidRPr="00E27985" w:rsidTr="0052065C">
        <w:trPr>
          <w:cantSplit/>
        </w:trPr>
        <w:tc>
          <w:tcPr>
            <w:tcW w:w="3969" w:type="dxa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49 635,0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vAlign w:val="bottom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66 065 019,9</w:t>
            </w:r>
          </w:p>
        </w:tc>
        <w:tc>
          <w:tcPr>
            <w:tcW w:w="1276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97,5</w:t>
            </w:r>
          </w:p>
        </w:tc>
        <w:tc>
          <w:tcPr>
            <w:tcW w:w="127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</w:tr>
      <w:tr w:rsidR="00E27985" w:rsidRPr="00E27985" w:rsidTr="00263497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E27985" w:rsidRPr="00E27985" w:rsidRDefault="00E27985" w:rsidP="00753D08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2798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E27985" w:rsidRPr="00E27985" w:rsidRDefault="00E27985" w:rsidP="00753D0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4 069 079,9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95,4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87,9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E27985" w:rsidRPr="00E27985" w:rsidRDefault="00E27985" w:rsidP="00753D0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27985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</w:tbl>
    <w:p w:rsidR="00E27985" w:rsidRPr="00E27985" w:rsidRDefault="00E27985" w:rsidP="00E27985">
      <w:pPr>
        <w:ind w:firstLine="0"/>
        <w:rPr>
          <w:rFonts w:asciiTheme="minorHAnsi" w:hAnsiTheme="minorHAnsi"/>
          <w:sz w:val="14"/>
          <w:szCs w:val="14"/>
        </w:rPr>
      </w:pPr>
      <w:r w:rsidRPr="00E27985">
        <w:rPr>
          <w:rFonts w:asciiTheme="minorHAnsi" w:hAnsiTheme="minorHAnsi" w:cs="Arial"/>
          <w:i/>
          <w:sz w:val="14"/>
          <w:szCs w:val="14"/>
          <w:lang w:val="kk-KZ"/>
        </w:rPr>
        <w:t xml:space="preserve">* </w:t>
      </w:r>
      <w:r>
        <w:rPr>
          <w:rFonts w:asciiTheme="minorHAnsi" w:hAnsiTheme="minorHAnsi" w:cs="Arial"/>
          <w:i/>
          <w:sz w:val="14"/>
          <w:szCs w:val="14"/>
          <w:lang w:val="en-US"/>
        </w:rPr>
        <w:t>Operative</w:t>
      </w:r>
      <w:r w:rsidRPr="00E27985">
        <w:rPr>
          <w:rFonts w:asciiTheme="minorHAnsi" w:hAnsiTheme="minorHAnsi"/>
          <w:i/>
          <w:sz w:val="14"/>
          <w:szCs w:val="14"/>
        </w:rPr>
        <w:t xml:space="preserve"> </w:t>
      </w:r>
      <w:r w:rsidRPr="00E27985">
        <w:rPr>
          <w:rFonts w:asciiTheme="minorHAnsi" w:hAnsiTheme="minorHAnsi"/>
          <w:i/>
          <w:sz w:val="14"/>
          <w:szCs w:val="14"/>
          <w:lang w:val="en-US"/>
        </w:rPr>
        <w:t>data</w:t>
      </w:r>
      <w:r w:rsidRPr="00E27985">
        <w:rPr>
          <w:rFonts w:asciiTheme="minorHAnsi" w:hAnsiTheme="minorHAnsi"/>
          <w:i/>
          <w:sz w:val="14"/>
          <w:szCs w:val="14"/>
        </w:rPr>
        <w:t>.</w:t>
      </w:r>
    </w:p>
    <w:p w:rsidR="007F28C0" w:rsidRPr="00D53888" w:rsidRDefault="007F28C0" w:rsidP="005F0618">
      <w:pPr>
        <w:pStyle w:val="afd"/>
        <w:widowControl w:val="0"/>
        <w:spacing w:before="12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D53888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t>Investments statistics</w:t>
      </w:r>
    </w:p>
    <w:p w:rsidR="00EA408F" w:rsidRPr="00D53888" w:rsidRDefault="00EA408F" w:rsidP="003E3BC7">
      <w:pPr>
        <w:pStyle w:val="ac"/>
        <w:spacing w:before="120" w:after="0"/>
        <w:rPr>
          <w:rFonts w:asciiTheme="minorHAnsi" w:hAnsiTheme="minorHAnsi"/>
          <w:snapToGrid w:val="0"/>
          <w:sz w:val="18"/>
          <w:szCs w:val="18"/>
        </w:rPr>
      </w:pPr>
      <w:r w:rsidRPr="00D53888">
        <w:rPr>
          <w:rFonts w:asciiTheme="minorHAnsi" w:hAnsiTheme="minorHAns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EA408F" w:rsidRPr="00E27985" w:rsidTr="00263497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Info: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January 20</w:t>
            </w: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EA408F" w:rsidRPr="00D53888" w:rsidTr="00263497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EA408F" w:rsidRPr="00D53888" w:rsidRDefault="00EA408F" w:rsidP="00263497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571 409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EA408F" w:rsidRPr="00D53888" w:rsidTr="00263497">
        <w:trPr>
          <w:cantSplit/>
          <w:trHeight w:val="50"/>
        </w:trPr>
        <w:tc>
          <w:tcPr>
            <w:tcW w:w="3969" w:type="dxa"/>
          </w:tcPr>
          <w:p w:rsidR="00EA408F" w:rsidRPr="00D53888" w:rsidRDefault="00EA408F" w:rsidP="0026349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/>
              </w:rPr>
            </w:pP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pStyle w:val="a9"/>
              <w:ind w:left="105" w:firstLine="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267 407</w:t>
            </w:r>
          </w:p>
        </w:tc>
        <w:tc>
          <w:tcPr>
            <w:tcW w:w="2056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46,8</w:t>
            </w:r>
          </w:p>
        </w:tc>
        <w:tc>
          <w:tcPr>
            <w:tcW w:w="1985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51,0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153 278</w:t>
            </w:r>
          </w:p>
        </w:tc>
        <w:tc>
          <w:tcPr>
            <w:tcW w:w="2056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26,8</w:t>
            </w:r>
          </w:p>
        </w:tc>
        <w:tc>
          <w:tcPr>
            <w:tcW w:w="1985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34,6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EA408F" w:rsidRPr="00D53888" w:rsidRDefault="00EA408F" w:rsidP="0026349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150 724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26,4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14,4</w:t>
            </w:r>
          </w:p>
        </w:tc>
      </w:tr>
    </w:tbl>
    <w:p w:rsidR="00EA408F" w:rsidRPr="00D53888" w:rsidRDefault="00EA408F" w:rsidP="00EA408F">
      <w:pPr>
        <w:pStyle w:val="ac"/>
        <w:rPr>
          <w:rFonts w:asciiTheme="minorHAnsi" w:hAnsiTheme="minorHAnsi"/>
          <w:sz w:val="18"/>
          <w:szCs w:val="18"/>
          <w:lang w:val="en-US"/>
        </w:rPr>
      </w:pPr>
      <w:r w:rsidRPr="00D53888">
        <w:rPr>
          <w:rFonts w:asciiTheme="minorHAnsi" w:hAnsiTheme="minorHAns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EA408F" w:rsidRPr="00D53888" w:rsidTr="00263497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EA408F" w:rsidRPr="00D53888" w:rsidTr="00263497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as % of total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571 409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EA408F" w:rsidRPr="00E27985" w:rsidTr="0026349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EA408F" w:rsidRPr="00D53888" w:rsidTr="00263497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21 975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</w:tr>
      <w:tr w:rsidR="00EA408F" w:rsidRPr="00D53888" w:rsidTr="00263497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486 222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85,1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28 781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24 677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4,3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34 431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6,0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08F" w:rsidRPr="00D53888" w:rsidRDefault="00EA408F" w:rsidP="0026349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408F" w:rsidRPr="00D53888" w:rsidRDefault="00EA408F" w:rsidP="00263497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3 585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</w:tr>
    </w:tbl>
    <w:p w:rsidR="00EA408F" w:rsidRPr="00D53888" w:rsidRDefault="00EA408F" w:rsidP="003E3BC7">
      <w:pPr>
        <w:pStyle w:val="ac"/>
        <w:spacing w:before="0"/>
        <w:rPr>
          <w:rFonts w:asciiTheme="minorHAnsi" w:hAnsiTheme="minorHAnsi"/>
          <w:sz w:val="18"/>
          <w:szCs w:val="18"/>
          <w:lang w:val="en-US"/>
        </w:rPr>
      </w:pPr>
      <w:r w:rsidRPr="00D53888">
        <w:rPr>
          <w:rFonts w:asciiTheme="minorHAnsi" w:hAnsiTheme="minorHAnsi"/>
          <w:snapToGrid w:val="0"/>
          <w:sz w:val="18"/>
          <w:szCs w:val="18"/>
          <w:lang w:val="en-US"/>
        </w:rPr>
        <w:t>Fixed capital investments</w:t>
      </w:r>
      <w:r w:rsidRPr="00D53888">
        <w:rPr>
          <w:rFonts w:asciiTheme="minorHAnsi" w:hAnsiTheme="minorHAns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EA408F" w:rsidRPr="00D53888" w:rsidTr="00263497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EA408F" w:rsidRPr="00D53888" w:rsidTr="00263497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408F" w:rsidRPr="00D53888" w:rsidRDefault="00EA408F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as% 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to January 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20</w:t>
            </w: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EA408F" w:rsidRPr="00D53888" w:rsidRDefault="00EA408F" w:rsidP="00263497">
            <w:pPr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571 409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82,5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</w:tr>
      <w:tr w:rsidR="00EA408F" w:rsidRPr="00D53888" w:rsidTr="00263497">
        <w:trPr>
          <w:cantSplit/>
          <w:trHeight w:val="271"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19 872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175,2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368 191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64,4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71,8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281 695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49,3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61,0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53 327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9,3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216,7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left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27 344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131,8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left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5 825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112,4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4 531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231,3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8 252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26 582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4,7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134,2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4 784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50,4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10 045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124,9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3 280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64,4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110 776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19,4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118,2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1 587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133,4</w:t>
            </w:r>
          </w:p>
        </w:tc>
      </w:tr>
      <w:tr w:rsidR="00EA408F" w:rsidRPr="00D53888" w:rsidTr="00263497">
        <w:trPr>
          <w:cantSplit/>
          <w:trHeight w:val="199"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473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25,4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8,0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1 890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3 095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0,5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31,1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</w:tcPr>
          <w:p w:rsidR="00EA408F" w:rsidRPr="00D53888" w:rsidRDefault="00EA408F" w:rsidP="00263497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7 922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2032" w:type="dxa"/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234,4</w:t>
            </w:r>
          </w:p>
        </w:tc>
      </w:tr>
      <w:tr w:rsidR="00EA408F" w:rsidRPr="00D53888" w:rsidTr="00263497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EA408F" w:rsidRPr="00D53888" w:rsidRDefault="00EA408F" w:rsidP="00263497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EA408F" w:rsidRPr="00D53888" w:rsidRDefault="00EA408F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5,9</w:t>
            </w:r>
          </w:p>
        </w:tc>
      </w:tr>
    </w:tbl>
    <w:p w:rsidR="007F28C0" w:rsidRPr="00D53888" w:rsidRDefault="00A35DEE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kk-KZ"/>
        </w:rPr>
      </w:pPr>
      <w:r w:rsidRPr="00D53888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D53888">
        <w:rPr>
          <w:rFonts w:asciiTheme="minorHAnsi" w:hAnsiTheme="minorHAnsi" w:cs="Calibri"/>
          <w:sz w:val="20"/>
          <w:lang w:val="en-US"/>
        </w:rPr>
        <w:t>statistics</w:t>
      </w:r>
    </w:p>
    <w:p w:rsidR="009D2575" w:rsidRPr="00D53888" w:rsidRDefault="009D2575" w:rsidP="003E3BC7">
      <w:pPr>
        <w:pStyle w:val="ac"/>
        <w:widowControl w:val="0"/>
        <w:spacing w:before="0"/>
        <w:rPr>
          <w:rFonts w:ascii="Calibri" w:hAnsi="Calibri"/>
          <w:bCs/>
          <w:sz w:val="18"/>
          <w:szCs w:val="18"/>
          <w:lang w:val="kk-KZ"/>
        </w:rPr>
      </w:pPr>
      <w:r w:rsidRPr="00D53888">
        <w:rPr>
          <w:rFonts w:ascii="Calibri" w:hAnsi="Calibri"/>
          <w:sz w:val="18"/>
          <w:szCs w:val="18"/>
          <w:lang w:val="en-US"/>
        </w:rPr>
        <w:t>Registered juridical persons by economic activities and activity</w:t>
      </w:r>
    </w:p>
    <w:p w:rsidR="009D2575" w:rsidRPr="00D53888" w:rsidRDefault="009D2575" w:rsidP="009D2575">
      <w:pPr>
        <w:pStyle w:val="a6"/>
        <w:spacing w:after="60"/>
        <w:rPr>
          <w:rFonts w:ascii="Calibri" w:hAnsi="Calibri"/>
          <w:sz w:val="14"/>
          <w:szCs w:val="14"/>
          <w:lang w:val="kk-KZ"/>
        </w:rPr>
      </w:pPr>
      <w:proofErr w:type="gramStart"/>
      <w:r w:rsidRPr="00D53888">
        <w:rPr>
          <w:rFonts w:ascii="Calibri" w:hAnsi="Calibri"/>
          <w:sz w:val="14"/>
          <w:szCs w:val="14"/>
          <w:lang w:val="en-US"/>
        </w:rPr>
        <w:t>as</w:t>
      </w:r>
      <w:proofErr w:type="gramEnd"/>
      <w:r w:rsidRPr="00D53888">
        <w:rPr>
          <w:rFonts w:ascii="Calibri" w:hAnsi="Calibri"/>
          <w:sz w:val="14"/>
          <w:szCs w:val="14"/>
          <w:lang w:val="en-US"/>
        </w:rPr>
        <w:t xml:space="preserve"> of 01.</w:t>
      </w:r>
      <w:r w:rsidRPr="00D53888">
        <w:rPr>
          <w:rFonts w:ascii="Calibri" w:hAnsi="Calibri"/>
          <w:sz w:val="14"/>
          <w:szCs w:val="14"/>
          <w:lang w:val="kk-KZ"/>
        </w:rPr>
        <w:t>02</w:t>
      </w:r>
      <w:r w:rsidRPr="00D53888">
        <w:rPr>
          <w:rFonts w:ascii="Calibri" w:hAnsi="Calibri"/>
          <w:sz w:val="14"/>
          <w:szCs w:val="14"/>
          <w:lang w:val="en-US"/>
        </w:rPr>
        <w:t>.20</w:t>
      </w:r>
      <w:r w:rsidRPr="00D53888">
        <w:rPr>
          <w:rFonts w:ascii="Calibri" w:hAnsi="Calibr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9D2575" w:rsidRPr="00D53888" w:rsidTr="00263497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9D2575" w:rsidRPr="00D53888" w:rsidTr="00263497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of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9D2575" w:rsidRPr="00D53888" w:rsidTr="00263497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</w:tr>
      <w:tr w:rsidR="009D2575" w:rsidRPr="00D53888" w:rsidTr="00263497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462 945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332 517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44 011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167 882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120 624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5 991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Agriculture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 xml:space="preserve">,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forestry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and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18 938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14 618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1 657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6 607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6 354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179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4 476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3 430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485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1 286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1 659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67</w:t>
            </w:r>
          </w:p>
        </w:tc>
      </w:tr>
      <w:tr w:rsidR="009D2575" w:rsidRPr="00D53888" w:rsidTr="00263497">
        <w:trPr>
          <w:trHeight w:val="63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24 162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16 950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1 464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8 653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6 833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365</w:t>
            </w:r>
          </w:p>
        </w:tc>
      </w:tr>
      <w:tr w:rsidR="009D2575" w:rsidRPr="00D53888" w:rsidTr="00263497">
        <w:trPr>
          <w:trHeight w:val="14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1 691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1 274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154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649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471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2 727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1 962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156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1 049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757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62 222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42 484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4 587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15 769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22 128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1 452</w:t>
            </w:r>
          </w:p>
        </w:tc>
      </w:tr>
      <w:tr w:rsidR="009D2575" w:rsidRPr="00D53888" w:rsidTr="00263497">
        <w:trPr>
          <w:trHeight w:val="10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134 845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90 036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14 377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39 743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35 916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2 076</w:t>
            </w:r>
          </w:p>
        </w:tc>
      </w:tr>
      <w:tr w:rsidR="009D2575" w:rsidRPr="00D53888" w:rsidTr="00263497">
        <w:trPr>
          <w:trHeight w:val="96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17 990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12 549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1 373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6 380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4 796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242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8 189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6 393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1 319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3 023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2 051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12 596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9 269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1 593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4 614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3 062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8 750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5 394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839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3 037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1 518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</w:tr>
      <w:tr w:rsidR="009D2575" w:rsidRPr="00D53888" w:rsidTr="00263497">
        <w:trPr>
          <w:trHeight w:val="202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19 081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14 757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1 249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9 759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3 749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229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31 658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22 865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2 642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12 323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7 900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304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20 269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15 358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1 696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8 489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5 173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176</w:t>
            </w:r>
          </w:p>
        </w:tc>
      </w:tr>
      <w:tr w:rsidR="009D2575" w:rsidRPr="00D53888" w:rsidTr="00263497">
        <w:trPr>
          <w:trHeight w:val="68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9 524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9 193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8 991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</w:t>
            </w:r>
          </w:p>
        </w:tc>
      </w:tr>
      <w:tr w:rsidR="009D2575" w:rsidRPr="00D53888" w:rsidTr="00263497">
        <w:trPr>
          <w:trHeight w:val="135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25 419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22 711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17 943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3 841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149</w:t>
            </w:r>
          </w:p>
        </w:tc>
      </w:tr>
      <w:tr w:rsidR="009D2575" w:rsidRPr="00D53888" w:rsidTr="00263497">
        <w:trPr>
          <w:trHeight w:val="24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8 220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6 805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600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4 461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1 744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</w:tr>
      <w:tr w:rsidR="009D2575" w:rsidRPr="00D53888" w:rsidTr="00263497">
        <w:trPr>
          <w:trHeight w:val="201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6 735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4 937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666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2 808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1 463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</w:tr>
      <w:tr w:rsidR="009D2575" w:rsidRPr="00D53888" w:rsidTr="00263497">
        <w:trPr>
          <w:trHeight w:val="149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Other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services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45 452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31 531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8 161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12 297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11 073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280</w:t>
            </w:r>
          </w:p>
        </w:tc>
      </w:tr>
      <w:tr w:rsidR="009D2575" w:rsidRPr="00D53888" w:rsidTr="00263497">
        <w:trPr>
          <w:trHeight w:val="149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9D2575" w:rsidRPr="00D53888" w:rsidTr="00263497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bCs w:val="0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D2575" w:rsidRPr="00D53888" w:rsidRDefault="009D2575" w:rsidP="00263497">
            <w:pPr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263497">
            <w:pPr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263497">
            <w:pPr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263497">
            <w:pPr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263497">
            <w:pPr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263497">
            <w:pPr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9D2575" w:rsidRPr="00D53888" w:rsidRDefault="009D2575" w:rsidP="003E3BC7">
      <w:pPr>
        <w:pStyle w:val="ac"/>
        <w:widowControl w:val="0"/>
        <w:spacing w:before="120"/>
        <w:rPr>
          <w:rFonts w:ascii="Calibri" w:hAnsi="Calibri"/>
          <w:bCs/>
          <w:sz w:val="18"/>
          <w:szCs w:val="18"/>
          <w:lang w:val="kk-KZ"/>
        </w:rPr>
      </w:pPr>
      <w:r w:rsidRPr="00D53888">
        <w:rPr>
          <w:rFonts w:ascii="Calibri" w:hAnsi="Calibri"/>
          <w:sz w:val="18"/>
          <w:szCs w:val="18"/>
          <w:lang w:val="en-US"/>
        </w:rPr>
        <w:t xml:space="preserve">Registered juridical persons by economic activities and </w:t>
      </w:r>
      <w:r w:rsidRPr="00D53888">
        <w:rPr>
          <w:rFonts w:ascii="Calibri" w:hAnsi="Calibri"/>
          <w:bCs/>
          <w:sz w:val="18"/>
          <w:szCs w:val="18"/>
          <w:lang w:val="en-US"/>
        </w:rPr>
        <w:t>ownership’s forms</w:t>
      </w:r>
    </w:p>
    <w:p w:rsidR="009D2575" w:rsidRPr="00D53888" w:rsidRDefault="009D2575" w:rsidP="009D2575">
      <w:pPr>
        <w:pStyle w:val="a6"/>
        <w:spacing w:after="60"/>
        <w:rPr>
          <w:rFonts w:ascii="Calibri" w:hAnsi="Calibri"/>
          <w:sz w:val="14"/>
          <w:szCs w:val="14"/>
          <w:lang w:val="kk-KZ"/>
        </w:rPr>
      </w:pPr>
      <w:proofErr w:type="gramStart"/>
      <w:r w:rsidRPr="00D53888">
        <w:rPr>
          <w:rFonts w:ascii="Calibri" w:hAnsi="Calibri"/>
          <w:sz w:val="14"/>
          <w:szCs w:val="14"/>
          <w:lang w:val="en-US"/>
        </w:rPr>
        <w:lastRenderedPageBreak/>
        <w:t>as</w:t>
      </w:r>
      <w:proofErr w:type="gramEnd"/>
      <w:r w:rsidRPr="00D53888">
        <w:rPr>
          <w:rFonts w:ascii="Calibri" w:hAnsi="Calibri"/>
          <w:sz w:val="14"/>
          <w:szCs w:val="14"/>
          <w:lang w:val="en-US"/>
        </w:rPr>
        <w:t xml:space="preserve"> of 01.</w:t>
      </w:r>
      <w:r w:rsidRPr="00D53888">
        <w:rPr>
          <w:rFonts w:ascii="Calibri" w:hAnsi="Calibri"/>
          <w:sz w:val="14"/>
          <w:szCs w:val="14"/>
          <w:lang w:val="kk-KZ"/>
        </w:rPr>
        <w:t>02</w:t>
      </w:r>
      <w:r w:rsidRPr="00D53888">
        <w:rPr>
          <w:rFonts w:ascii="Calibri" w:hAnsi="Calibri"/>
          <w:sz w:val="14"/>
          <w:szCs w:val="14"/>
          <w:lang w:val="en-US"/>
        </w:rPr>
        <w:t>.20</w:t>
      </w:r>
      <w:r w:rsidRPr="00D53888">
        <w:rPr>
          <w:rFonts w:ascii="Calibri" w:hAnsi="Calibr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9D2575" w:rsidRPr="00E27985" w:rsidTr="00263497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Of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which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by </w:t>
            </w:r>
            <w:r w:rsidRPr="00D53888">
              <w:rPr>
                <w:rFonts w:ascii="Calibri" w:hAnsi="Calibri"/>
                <w:bCs w:val="0"/>
                <w:color w:val="auto"/>
                <w:sz w:val="14"/>
                <w:szCs w:val="14"/>
                <w:lang w:val="en-US"/>
              </w:rPr>
              <w:t>ownership’s forms</w:t>
            </w:r>
          </w:p>
        </w:tc>
      </w:tr>
      <w:tr w:rsidR="009D2575" w:rsidRPr="00D53888" w:rsidTr="00263497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9D2575" w:rsidRPr="00E27985" w:rsidTr="00263497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2575" w:rsidRPr="00D53888" w:rsidRDefault="009D2575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</w:tr>
      <w:tr w:rsidR="009D2575" w:rsidRPr="00D53888" w:rsidTr="00263497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462 945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25 375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408 995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11 084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28 575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Agriculture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 xml:space="preserve">,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forestry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and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18 938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18 594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278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4 476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4 058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418</w:t>
            </w:r>
          </w:p>
        </w:tc>
      </w:tr>
      <w:tr w:rsidR="009D2575" w:rsidRPr="00D53888" w:rsidTr="00263497">
        <w:trPr>
          <w:trHeight w:val="63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24 162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22 526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1 359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1 616</w:t>
            </w:r>
          </w:p>
        </w:tc>
      </w:tr>
      <w:tr w:rsidR="009D2575" w:rsidRPr="00D53888" w:rsidTr="00263497">
        <w:trPr>
          <w:trHeight w:val="14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1 691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1 501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2 727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2 401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62 222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58 976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1 079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3 210</w:t>
            </w:r>
          </w:p>
        </w:tc>
      </w:tr>
      <w:tr w:rsidR="009D2575" w:rsidRPr="00D53888" w:rsidTr="00263497">
        <w:trPr>
          <w:trHeight w:val="10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134 845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121 650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3 528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13 159</w:t>
            </w:r>
          </w:p>
        </w:tc>
      </w:tr>
      <w:tr w:rsidR="009D2575" w:rsidRPr="00D53888" w:rsidTr="00263497">
        <w:trPr>
          <w:trHeight w:val="96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17 990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16 862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1 091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8 189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7 418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12 596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11 807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710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8 750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8 332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409</w:t>
            </w:r>
          </w:p>
        </w:tc>
      </w:tr>
      <w:tr w:rsidR="009D2575" w:rsidRPr="00D53888" w:rsidTr="00263497">
        <w:trPr>
          <w:trHeight w:val="202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19 081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18 318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713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31 658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29 393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964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1 742</w:t>
            </w:r>
          </w:p>
        </w:tc>
      </w:tr>
      <w:tr w:rsidR="009D2575" w:rsidRPr="00D53888" w:rsidTr="00263497">
        <w:trPr>
          <w:trHeight w:val="7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20 269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19 407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327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774</w:t>
            </w:r>
          </w:p>
        </w:tc>
      </w:tr>
      <w:tr w:rsidR="009D2575" w:rsidRPr="00D53888" w:rsidTr="00263497">
        <w:trPr>
          <w:trHeight w:val="68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9 524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9 396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126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9D2575" w:rsidRPr="00D53888" w:rsidTr="00263497">
        <w:trPr>
          <w:trHeight w:val="135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25 419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11 969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13 017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433</w:t>
            </w:r>
          </w:p>
        </w:tc>
      </w:tr>
      <w:tr w:rsidR="009D2575" w:rsidRPr="00D53888" w:rsidTr="00263497">
        <w:trPr>
          <w:trHeight w:val="240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8 220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1 273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6 687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260</w:t>
            </w:r>
          </w:p>
        </w:tc>
      </w:tr>
      <w:tr w:rsidR="009D2575" w:rsidRPr="00D53888" w:rsidTr="00263497">
        <w:trPr>
          <w:trHeight w:val="201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6 735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1 427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5 061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137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247</w:t>
            </w:r>
          </w:p>
        </w:tc>
      </w:tr>
      <w:tr w:rsidR="009D2575" w:rsidRPr="00D53888" w:rsidTr="00263497">
        <w:trPr>
          <w:trHeight w:val="149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Other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services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45 452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42 861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835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2 560</w:t>
            </w:r>
          </w:p>
        </w:tc>
      </w:tr>
      <w:tr w:rsidR="009D2575" w:rsidRPr="00D53888" w:rsidTr="00263497">
        <w:trPr>
          <w:trHeight w:val="149"/>
        </w:trPr>
        <w:tc>
          <w:tcPr>
            <w:tcW w:w="3686" w:type="dxa"/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9D2575" w:rsidRPr="00D53888" w:rsidTr="00263497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9D2575" w:rsidRPr="00D53888" w:rsidRDefault="009D2575" w:rsidP="00263497">
            <w:pPr>
              <w:pStyle w:val="af0"/>
              <w:jc w:val="left"/>
              <w:rPr>
                <w:rFonts w:ascii="Calibri" w:hAnsi="Calibri"/>
                <w:bCs w:val="0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D2575" w:rsidRPr="00D53888" w:rsidRDefault="009D2575" w:rsidP="009D2575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:rsidR="00265F39" w:rsidRPr="00D53888" w:rsidRDefault="007F28C0" w:rsidP="00965B7B">
      <w:pPr>
        <w:pStyle w:val="ac"/>
        <w:widowControl w:val="0"/>
        <w:spacing w:before="120" w:after="120"/>
        <w:jc w:val="left"/>
        <w:rPr>
          <w:rFonts w:asciiTheme="minorHAnsi" w:hAnsiTheme="minorHAnsi" w:cs="Calibri"/>
          <w:sz w:val="20"/>
          <w:lang w:val="en-US"/>
        </w:rPr>
      </w:pPr>
      <w:r w:rsidRPr="00D53888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D53888" w:rsidRDefault="00EE7B4F" w:rsidP="004D723A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D53888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D53888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497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55"/>
        <w:gridCol w:w="2233"/>
        <w:gridCol w:w="2978"/>
      </w:tblGrid>
      <w:tr w:rsidR="009162E6" w:rsidRPr="00E27985" w:rsidTr="009162E6">
        <w:trPr>
          <w:cantSplit/>
        </w:trPr>
        <w:tc>
          <w:tcPr>
            <w:tcW w:w="2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E6" w:rsidRPr="00D53888" w:rsidRDefault="009162E6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E6" w:rsidRPr="00D53888" w:rsidRDefault="009162E6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M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2E6" w:rsidRPr="00D53888" w:rsidRDefault="009162E6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9162E6" w:rsidRPr="00D53888" w:rsidTr="009162E6">
        <w:trPr>
          <w:cantSplit/>
          <w:trHeight w:val="298"/>
        </w:trPr>
        <w:tc>
          <w:tcPr>
            <w:tcW w:w="241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E6" w:rsidRPr="00D53888" w:rsidRDefault="009162E6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E6" w:rsidRPr="00D53888" w:rsidRDefault="009162E6" w:rsidP="00263497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January 2</w:t>
            </w:r>
            <w:r w:rsidRPr="00D53888">
              <w:rPr>
                <w:rFonts w:ascii="Calibri" w:hAnsi="Calibri" w:cs="Arial"/>
                <w:sz w:val="14"/>
                <w:szCs w:val="14"/>
              </w:rPr>
              <w:t>021</w:t>
            </w:r>
          </w:p>
        </w:tc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2E6" w:rsidRPr="00D53888" w:rsidRDefault="009162E6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</w:tr>
      <w:tr w:rsidR="009162E6" w:rsidRPr="00D53888" w:rsidTr="009162E6">
        <w:trPr>
          <w:cantSplit/>
          <w:trHeight w:val="54"/>
        </w:trPr>
        <w:tc>
          <w:tcPr>
            <w:tcW w:w="2412" w:type="pct"/>
            <w:tcBorders>
              <w:top w:val="single" w:sz="4" w:space="0" w:color="auto"/>
            </w:tcBorders>
            <w:vAlign w:val="bottom"/>
          </w:tcPr>
          <w:p w:rsidR="009162E6" w:rsidRPr="00D53888" w:rsidRDefault="009162E6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Wholesale and retail trade; repair of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cars 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1109" w:type="pct"/>
            <w:tcBorders>
              <w:top w:val="single" w:sz="4" w:space="0" w:color="auto"/>
            </w:tcBorders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2 377 792,1</w:t>
            </w:r>
          </w:p>
        </w:tc>
        <w:tc>
          <w:tcPr>
            <w:tcW w:w="1479" w:type="pct"/>
            <w:tcBorders>
              <w:top w:val="single" w:sz="4" w:space="0" w:color="auto"/>
            </w:tcBorders>
            <w:vAlign w:val="bottom"/>
          </w:tcPr>
          <w:p w:rsidR="009162E6" w:rsidRPr="00D53888" w:rsidRDefault="009162E6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91,9</w:t>
            </w:r>
          </w:p>
        </w:tc>
      </w:tr>
      <w:tr w:rsidR="009162E6" w:rsidRPr="00D53888" w:rsidTr="009162E6">
        <w:trPr>
          <w:cantSplit/>
          <w:trHeight w:val="103"/>
        </w:trPr>
        <w:tc>
          <w:tcPr>
            <w:tcW w:w="2412" w:type="pct"/>
          </w:tcPr>
          <w:p w:rsidR="009162E6" w:rsidRPr="00D53888" w:rsidRDefault="009162E6" w:rsidP="00263497">
            <w:pPr>
              <w:pStyle w:val="a7"/>
              <w:ind w:firstLine="105"/>
              <w:jc w:val="lef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of them</w:t>
            </w:r>
          </w:p>
        </w:tc>
        <w:tc>
          <w:tcPr>
            <w:tcW w:w="1109" w:type="pct"/>
            <w:vAlign w:val="center"/>
          </w:tcPr>
          <w:p w:rsidR="009162E6" w:rsidRPr="00D53888" w:rsidRDefault="009162E6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1479" w:type="pct"/>
            <w:vAlign w:val="center"/>
          </w:tcPr>
          <w:p w:rsidR="009162E6" w:rsidRPr="00D53888" w:rsidRDefault="009162E6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62E6" w:rsidRPr="00D53888" w:rsidTr="009162E6">
        <w:trPr>
          <w:cantSplit/>
        </w:trPr>
        <w:tc>
          <w:tcPr>
            <w:tcW w:w="2412" w:type="pct"/>
            <w:vAlign w:val="bottom"/>
          </w:tcPr>
          <w:p w:rsidR="009162E6" w:rsidRPr="00D53888" w:rsidRDefault="009162E6" w:rsidP="00263497">
            <w:pPr>
              <w:pStyle w:val="a9"/>
              <w:ind w:firstLine="105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Retail trade</w:t>
            </w:r>
          </w:p>
        </w:tc>
        <w:tc>
          <w:tcPr>
            <w:tcW w:w="1109" w:type="pct"/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789 372,1</w:t>
            </w:r>
          </w:p>
        </w:tc>
        <w:tc>
          <w:tcPr>
            <w:tcW w:w="1479" w:type="pct"/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95,4</w:t>
            </w:r>
          </w:p>
        </w:tc>
      </w:tr>
      <w:tr w:rsidR="009162E6" w:rsidRPr="00E27985" w:rsidTr="009162E6">
        <w:trPr>
          <w:cantSplit/>
        </w:trPr>
        <w:tc>
          <w:tcPr>
            <w:tcW w:w="2412" w:type="pct"/>
            <w:vAlign w:val="bottom"/>
          </w:tcPr>
          <w:p w:rsidR="009162E6" w:rsidRPr="00D53888" w:rsidRDefault="009162E6" w:rsidP="00263497">
            <w:pPr>
              <w:pStyle w:val="a9"/>
              <w:ind w:firstLine="105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1109" w:type="pct"/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79" w:type="pct"/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9162E6" w:rsidRPr="00D53888" w:rsidTr="009162E6">
        <w:trPr>
          <w:cantSplit/>
        </w:trPr>
        <w:tc>
          <w:tcPr>
            <w:tcW w:w="2412" w:type="pct"/>
          </w:tcPr>
          <w:p w:rsidR="009162E6" w:rsidRPr="00D53888" w:rsidRDefault="009162E6" w:rsidP="00263497">
            <w:pPr>
              <w:pStyle w:val="a9"/>
              <w:ind w:firstLine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1109" w:type="pct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496 040,1</w:t>
            </w:r>
          </w:p>
        </w:tc>
        <w:tc>
          <w:tcPr>
            <w:tcW w:w="1479" w:type="pct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102,5</w:t>
            </w:r>
          </w:p>
        </w:tc>
      </w:tr>
      <w:tr w:rsidR="009162E6" w:rsidRPr="00D53888" w:rsidTr="009162E6">
        <w:trPr>
          <w:cantSplit/>
          <w:trHeight w:val="54"/>
        </w:trPr>
        <w:tc>
          <w:tcPr>
            <w:tcW w:w="2412" w:type="pct"/>
            <w:vAlign w:val="bottom"/>
          </w:tcPr>
          <w:p w:rsidR="009162E6" w:rsidRPr="00D53888" w:rsidRDefault="009162E6" w:rsidP="00263497">
            <w:pPr>
              <w:pStyle w:val="a9"/>
              <w:ind w:firstLine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1109" w:type="pct"/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293 332,0</w:t>
            </w:r>
          </w:p>
        </w:tc>
        <w:tc>
          <w:tcPr>
            <w:tcW w:w="1479" w:type="pct"/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85,4</w:t>
            </w:r>
          </w:p>
        </w:tc>
      </w:tr>
      <w:tr w:rsidR="009162E6" w:rsidRPr="00D53888" w:rsidTr="009162E6">
        <w:trPr>
          <w:cantSplit/>
        </w:trPr>
        <w:tc>
          <w:tcPr>
            <w:tcW w:w="2412" w:type="pct"/>
            <w:vAlign w:val="bottom"/>
          </w:tcPr>
          <w:p w:rsidR="009162E6" w:rsidRPr="00D53888" w:rsidRDefault="009162E6" w:rsidP="00263497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%</w:t>
            </w:r>
          </w:p>
        </w:tc>
        <w:tc>
          <w:tcPr>
            <w:tcW w:w="1109" w:type="pct"/>
            <w:vAlign w:val="bottom"/>
          </w:tcPr>
          <w:p w:rsidR="009162E6" w:rsidRPr="00D53888" w:rsidRDefault="009162E6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37,2</w:t>
            </w:r>
          </w:p>
        </w:tc>
        <w:tc>
          <w:tcPr>
            <w:tcW w:w="1479" w:type="pct"/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</w:tr>
      <w:tr w:rsidR="009162E6" w:rsidRPr="00D53888" w:rsidTr="009162E6">
        <w:trPr>
          <w:cantSplit/>
        </w:trPr>
        <w:tc>
          <w:tcPr>
            <w:tcW w:w="2412" w:type="pct"/>
            <w:tcBorders>
              <w:bottom w:val="single" w:sz="4" w:space="0" w:color="auto"/>
            </w:tcBorders>
            <w:vAlign w:val="bottom"/>
          </w:tcPr>
          <w:p w:rsidR="009162E6" w:rsidRPr="00D53888" w:rsidRDefault="009162E6" w:rsidP="00263497">
            <w:pPr>
              <w:ind w:firstLine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1109" w:type="pct"/>
            <w:tcBorders>
              <w:bottom w:val="single" w:sz="4" w:space="0" w:color="auto"/>
            </w:tcBorders>
            <w:vAlign w:val="bottom"/>
          </w:tcPr>
          <w:p w:rsidR="009162E6" w:rsidRPr="00D53888" w:rsidRDefault="009162E6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1 582 081,4</w:t>
            </w:r>
          </w:p>
        </w:tc>
        <w:tc>
          <w:tcPr>
            <w:tcW w:w="1479" w:type="pct"/>
            <w:tcBorders>
              <w:bottom w:val="single" w:sz="4" w:space="0" w:color="auto"/>
            </w:tcBorders>
            <w:vAlign w:val="bottom"/>
          </w:tcPr>
          <w:p w:rsidR="009162E6" w:rsidRPr="00D53888" w:rsidRDefault="009162E6" w:rsidP="00263497">
            <w:pPr>
              <w:pStyle w:val="af0"/>
              <w:rPr>
                <w:rFonts w:ascii="Calibri" w:hAnsi="Calibri"/>
                <w:snapToGrid w:val="0"/>
                <w:color w:val="auto"/>
                <w:sz w:val="14"/>
                <w:szCs w:val="14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</w:rPr>
              <w:t>92,7</w:t>
            </w:r>
          </w:p>
        </w:tc>
      </w:tr>
    </w:tbl>
    <w:p w:rsidR="007F28C0" w:rsidRPr="00D53888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D53888">
        <w:rPr>
          <w:rFonts w:asciiTheme="minorHAnsi" w:hAnsiTheme="minorHAnsi" w:cs="Calibri"/>
          <w:sz w:val="20"/>
          <w:lang w:val="en-GB"/>
        </w:rPr>
        <w:t>Foreign and mutual</w:t>
      </w:r>
      <w:r w:rsidRPr="00D53888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926754" w:rsidRPr="00D53888" w:rsidRDefault="00926754" w:rsidP="003E3BC7">
      <w:pPr>
        <w:pStyle w:val="ac"/>
        <w:spacing w:before="0" w:after="60" w:line="480" w:lineRule="auto"/>
        <w:rPr>
          <w:rFonts w:ascii="Calibri" w:hAnsi="Calibri"/>
          <w:sz w:val="18"/>
          <w:szCs w:val="18"/>
          <w:lang w:val="en-GB"/>
        </w:rPr>
      </w:pPr>
      <w:r w:rsidRPr="00D53888">
        <w:rPr>
          <w:rFonts w:ascii="Calibri" w:hAnsi="Calibri"/>
          <w:sz w:val="18"/>
          <w:szCs w:val="18"/>
          <w:lang w:val="en-GB"/>
        </w:rPr>
        <w:t>External trade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977"/>
      </w:tblGrid>
      <w:tr w:rsidR="00926754" w:rsidRPr="00E27985" w:rsidTr="003E3BC7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January-December 2020,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As % to January-December 20</w:t>
            </w:r>
            <w:r w:rsidRPr="00D53888">
              <w:rPr>
                <w:rFonts w:ascii="Calibri" w:hAnsi="Calibri"/>
                <w:sz w:val="14"/>
                <w:szCs w:val="1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Info: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br/>
              <w:t xml:space="preserve">January-December 2019 </w:t>
            </w:r>
          </w:p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to January-December 2018</w:t>
            </w: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926754" w:rsidRPr="00D53888" w:rsidRDefault="00926754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85 031,1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87,0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</w:tcPr>
          <w:p w:rsidR="00926754" w:rsidRPr="00D53888" w:rsidRDefault="00926754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  <w:lang w:val="kk-KZ"/>
              </w:rPr>
              <w:t>46 949,7</w:t>
            </w:r>
          </w:p>
        </w:tc>
        <w:tc>
          <w:tcPr>
            <w:tcW w:w="24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80,9</w:t>
            </w:r>
          </w:p>
        </w:tc>
        <w:tc>
          <w:tcPr>
            <w:tcW w:w="2977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</w:tcPr>
          <w:p w:rsidR="00926754" w:rsidRPr="00D53888" w:rsidRDefault="00926754" w:rsidP="00263497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CIS countries</w:t>
            </w:r>
          </w:p>
          <w:p w:rsidR="00926754" w:rsidRPr="00D53888" w:rsidRDefault="00926754" w:rsidP="00263497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9 015,3,</w:t>
            </w:r>
          </w:p>
        </w:tc>
        <w:tc>
          <w:tcPr>
            <w:tcW w:w="2413" w:type="dxa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2977" w:type="dxa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</w:tcPr>
          <w:p w:rsidR="00926754" w:rsidRPr="00D53888" w:rsidRDefault="00926754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EAEU co</w:t>
            </w:r>
            <w:r w:rsidRPr="00D53888">
              <w:rPr>
                <w:rFonts w:ascii="Calibri" w:hAnsi="Calibri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5 539,0</w:t>
            </w:r>
          </w:p>
        </w:tc>
        <w:tc>
          <w:tcPr>
            <w:tcW w:w="24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86,5</w:t>
            </w:r>
          </w:p>
        </w:tc>
        <w:tc>
          <w:tcPr>
            <w:tcW w:w="2977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105,9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</w:tcPr>
          <w:p w:rsidR="00926754" w:rsidRPr="00D53888" w:rsidRDefault="00926754" w:rsidP="00263497">
            <w:pPr>
              <w:pStyle w:val="a9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37 934,4</w:t>
            </w:r>
          </w:p>
        </w:tc>
        <w:tc>
          <w:tcPr>
            <w:tcW w:w="24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79,1</w:t>
            </w:r>
          </w:p>
        </w:tc>
        <w:tc>
          <w:tcPr>
            <w:tcW w:w="2977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93,0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</w:tcPr>
          <w:p w:rsidR="00926754" w:rsidRPr="00D53888" w:rsidRDefault="00926754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  <w:lang w:val="kk-KZ"/>
              </w:rPr>
              <w:t>38 081,4</w:t>
            </w:r>
          </w:p>
        </w:tc>
        <w:tc>
          <w:tcPr>
            <w:tcW w:w="24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2977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118,0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</w:tcPr>
          <w:p w:rsidR="00926754" w:rsidRPr="00D53888" w:rsidRDefault="00926754" w:rsidP="00263497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CIS countries</w:t>
            </w:r>
          </w:p>
          <w:p w:rsidR="00926754" w:rsidRPr="00D53888" w:rsidRDefault="00926754" w:rsidP="00263497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15 501,1</w:t>
            </w:r>
          </w:p>
        </w:tc>
        <w:tc>
          <w:tcPr>
            <w:tcW w:w="2413" w:type="dxa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89,8</w:t>
            </w:r>
          </w:p>
        </w:tc>
        <w:tc>
          <w:tcPr>
            <w:tcW w:w="2977" w:type="dxa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107,7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</w:tcPr>
          <w:p w:rsidR="00926754" w:rsidRPr="00D53888" w:rsidRDefault="00926754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the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EAEU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14 188,2</w:t>
            </w:r>
          </w:p>
        </w:tc>
        <w:tc>
          <w:tcPr>
            <w:tcW w:w="24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92,7</w:t>
            </w:r>
          </w:p>
        </w:tc>
        <w:tc>
          <w:tcPr>
            <w:tcW w:w="2977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108,5</w:t>
            </w:r>
          </w:p>
        </w:tc>
      </w:tr>
      <w:tr w:rsidR="00926754" w:rsidRPr="00D53888" w:rsidTr="003E3BC7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926754" w:rsidRPr="00D53888" w:rsidRDefault="00926754" w:rsidP="00263497">
            <w:pPr>
              <w:pStyle w:val="a9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22 580,3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127,3</w:t>
            </w:r>
          </w:p>
        </w:tc>
      </w:tr>
    </w:tbl>
    <w:p w:rsidR="00926754" w:rsidRPr="00D53888" w:rsidRDefault="00926754" w:rsidP="00926754">
      <w:pPr>
        <w:pStyle w:val="ac"/>
        <w:widowControl w:val="0"/>
        <w:rPr>
          <w:rFonts w:ascii="Calibri" w:hAnsi="Calibri"/>
          <w:noProof/>
          <w:sz w:val="18"/>
          <w:szCs w:val="18"/>
          <w:lang w:val="en-US"/>
        </w:rPr>
      </w:pPr>
      <w:r w:rsidRPr="00D53888">
        <w:rPr>
          <w:rFonts w:ascii="Calibri" w:hAnsi="Calibri"/>
          <w:noProof/>
          <w:sz w:val="18"/>
          <w:szCs w:val="18"/>
          <w:lang w:val="en-US"/>
        </w:rPr>
        <w:t>Good structure of export in January-December 2020</w:t>
      </w:r>
    </w:p>
    <w:p w:rsidR="00926754" w:rsidRPr="00D53888" w:rsidRDefault="00926754" w:rsidP="003E3BC7">
      <w:pPr>
        <w:pStyle w:val="a0"/>
        <w:tabs>
          <w:tab w:val="left" w:pos="7638"/>
        </w:tabs>
        <w:ind w:left="57"/>
        <w:rPr>
          <w:rFonts w:ascii="Calibri" w:hAnsi="Calibri"/>
          <w:sz w:val="14"/>
          <w:szCs w:val="14"/>
          <w:lang w:val="en-US"/>
        </w:rPr>
      </w:pPr>
      <w:r w:rsidRPr="00D53888">
        <w:rPr>
          <w:rFonts w:ascii="Calibri" w:hAnsi="Calibri"/>
          <w:sz w:val="22"/>
          <w:lang w:val="en-US"/>
        </w:rPr>
        <w:tab/>
      </w:r>
      <w:proofErr w:type="gramStart"/>
      <w:r w:rsidRPr="00D53888">
        <w:rPr>
          <w:rFonts w:ascii="Calibri" w:hAnsi="Calibri"/>
          <w:sz w:val="14"/>
          <w:szCs w:val="14"/>
          <w:lang w:val="en-US"/>
        </w:rPr>
        <w:t>in</w:t>
      </w:r>
      <w:proofErr w:type="gramEnd"/>
      <w:r w:rsidRPr="00D53888">
        <w:rPr>
          <w:rFonts w:ascii="Calibri" w:hAnsi="Calibri"/>
          <w:sz w:val="14"/>
          <w:szCs w:val="14"/>
          <w:lang w:val="en-US"/>
        </w:rPr>
        <w:t xml:space="preserve"> percent</w:t>
      </w:r>
    </w:p>
    <w:p w:rsidR="00926754" w:rsidRPr="00D53888" w:rsidRDefault="00926754" w:rsidP="00926754">
      <w:pPr>
        <w:pStyle w:val="a0"/>
        <w:ind w:firstLine="0"/>
        <w:jc w:val="center"/>
        <w:rPr>
          <w:rFonts w:ascii="Calibri" w:hAnsi="Calibri"/>
          <w:lang w:val="en-US"/>
        </w:rPr>
      </w:pPr>
      <w:r w:rsidRPr="00D53888">
        <w:rPr>
          <w:noProof/>
        </w:rPr>
        <w:lastRenderedPageBreak/>
        <w:drawing>
          <wp:inline distT="0" distB="0" distL="0" distR="0">
            <wp:extent cx="3685319" cy="2890976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219" t="15001" r="26914" b="7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523" cy="2894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754" w:rsidRPr="00D53888" w:rsidRDefault="00926754" w:rsidP="00926754">
      <w:pPr>
        <w:pStyle w:val="a0"/>
        <w:rPr>
          <w:rFonts w:ascii="Calibri" w:hAnsi="Calibri"/>
          <w:noProof/>
          <w:lang w:val="en-US"/>
        </w:rPr>
      </w:pPr>
    </w:p>
    <w:p w:rsidR="00926754" w:rsidRPr="00D53888" w:rsidRDefault="00926754" w:rsidP="00926754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D53888">
        <w:rPr>
          <w:rFonts w:ascii="Calibri" w:hAnsi="Calibri"/>
          <w:b/>
          <w:sz w:val="18"/>
          <w:szCs w:val="18"/>
          <w:lang w:val="en-US"/>
        </w:rPr>
        <w:t>Good structure of import in January-December 2020</w:t>
      </w:r>
    </w:p>
    <w:p w:rsidR="00926754" w:rsidRPr="00D53888" w:rsidRDefault="00926754" w:rsidP="00926754">
      <w:pPr>
        <w:pStyle w:val="a0"/>
        <w:ind w:left="5760" w:right="-284" w:firstLine="720"/>
        <w:jc w:val="center"/>
        <w:rPr>
          <w:rFonts w:ascii="Calibri" w:hAnsi="Calibri"/>
          <w:sz w:val="14"/>
          <w:szCs w:val="14"/>
          <w:lang w:val="en-US"/>
        </w:rPr>
      </w:pPr>
      <w:proofErr w:type="gramStart"/>
      <w:r w:rsidRPr="00D53888">
        <w:rPr>
          <w:rFonts w:ascii="Calibri" w:hAnsi="Calibri"/>
          <w:sz w:val="14"/>
          <w:szCs w:val="14"/>
          <w:lang w:val="en-US"/>
        </w:rPr>
        <w:t>in</w:t>
      </w:r>
      <w:proofErr w:type="gramEnd"/>
      <w:r w:rsidRPr="00D53888">
        <w:rPr>
          <w:rFonts w:ascii="Calibri" w:hAnsi="Calibri"/>
          <w:sz w:val="14"/>
          <w:szCs w:val="14"/>
          <w:lang w:val="en-US"/>
        </w:rPr>
        <w:t xml:space="preserve"> percent</w:t>
      </w:r>
    </w:p>
    <w:p w:rsidR="00926754" w:rsidRPr="00D53888" w:rsidRDefault="00926754" w:rsidP="00926754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  <w:r w:rsidRPr="00D53888">
        <w:rPr>
          <w:noProof/>
          <w:szCs w:val="18"/>
        </w:rPr>
        <w:drawing>
          <wp:inline distT="0" distB="0" distL="0" distR="0">
            <wp:extent cx="3964554" cy="2862469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3148" t="5972" r="19969" b="19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555" cy="286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754" w:rsidRPr="00D53888" w:rsidRDefault="00926754" w:rsidP="003E3BC7">
      <w:pPr>
        <w:pStyle w:val="ac"/>
        <w:spacing w:before="0" w:line="480" w:lineRule="auto"/>
        <w:rPr>
          <w:rFonts w:ascii="Calibri" w:hAnsi="Calibri"/>
          <w:sz w:val="18"/>
          <w:szCs w:val="18"/>
          <w:lang w:val="en-US"/>
        </w:rPr>
      </w:pPr>
      <w:r w:rsidRPr="00D53888">
        <w:rPr>
          <w:rFonts w:ascii="Calibri" w:hAnsi="Calibri"/>
          <w:sz w:val="18"/>
          <w:szCs w:val="18"/>
          <w:lang w:val="en-GB"/>
        </w:rPr>
        <w:t>External trade turnover by selected countries in January-</w:t>
      </w:r>
      <w:r w:rsidRPr="00D53888">
        <w:rPr>
          <w:rFonts w:ascii="Calibri" w:hAnsi="Calibri"/>
          <w:sz w:val="18"/>
          <w:szCs w:val="18"/>
          <w:lang w:val="en-US"/>
        </w:rPr>
        <w:t>December 2020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701"/>
        <w:gridCol w:w="2269"/>
      </w:tblGrid>
      <w:tr w:rsidR="00926754" w:rsidRPr="00D53888" w:rsidTr="003E3BC7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As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%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of total</w:t>
            </w:r>
          </w:p>
        </w:tc>
      </w:tr>
      <w:tr w:rsidR="00926754" w:rsidRPr="00D53888" w:rsidTr="003E3BC7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754" w:rsidRPr="00D53888" w:rsidRDefault="00926754" w:rsidP="0026349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import</w:t>
            </w:r>
          </w:p>
        </w:tc>
      </w:tr>
      <w:tr w:rsidR="00926754" w:rsidRPr="00D53888" w:rsidTr="003E3BC7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</w:rPr>
              <w:t>46 949,7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</w:rPr>
              <w:t>38 081,4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</w:tr>
      <w:tr w:rsidR="00926754" w:rsidRPr="00D53888" w:rsidTr="003E3BC7">
        <w:trPr>
          <w:cantSplit/>
          <w:trHeight w:val="135"/>
        </w:trPr>
        <w:tc>
          <w:tcPr>
            <w:tcW w:w="2268" w:type="dxa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926754" w:rsidRPr="00D53888" w:rsidRDefault="00926754" w:rsidP="0026349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926754" w:rsidRPr="00D53888" w:rsidRDefault="00926754" w:rsidP="0026349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26754" w:rsidRPr="00D53888" w:rsidTr="003E3BC7">
        <w:trPr>
          <w:cantSplit/>
          <w:trHeight w:val="53"/>
        </w:trPr>
        <w:tc>
          <w:tcPr>
            <w:tcW w:w="2268" w:type="dxa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7,3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7,7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926754" w:rsidRPr="00D53888" w:rsidTr="003E3BC7">
        <w:trPr>
          <w:cantSplit/>
          <w:trHeight w:val="90"/>
        </w:trPr>
        <w:tc>
          <w:tcPr>
            <w:tcW w:w="2268" w:type="dxa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69,6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646,7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</w:tr>
      <w:tr w:rsidR="00926754" w:rsidRPr="00D53888" w:rsidTr="003E3BC7">
        <w:trPr>
          <w:cantSplit/>
          <w:trHeight w:val="66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47,4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39,0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926754" w:rsidRPr="00D53888" w:rsidTr="003E3BC7">
        <w:trPr>
          <w:cantSplit/>
          <w:trHeight w:val="131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9 004,0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6 387,0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19,2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34,9</w:t>
            </w:r>
          </w:p>
        </w:tc>
      </w:tr>
      <w:tr w:rsidR="00926754" w:rsidRPr="00D53888" w:rsidTr="003E3BC7">
        <w:trPr>
          <w:cantSplit/>
          <w:trHeight w:val="139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1 858,5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951,7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</w:tr>
      <w:tr w:rsidR="00926754" w:rsidRPr="00D53888" w:rsidTr="003E3BC7">
        <w:trPr>
          <w:cantSplit/>
          <w:trHeight w:val="137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247,6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1 802,0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</w:tr>
      <w:tr w:rsidR="00926754" w:rsidRPr="00D53888" w:rsidTr="003E3BC7">
        <w:trPr>
          <w:cantSplit/>
          <w:trHeight w:val="137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1 401,7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</w:tr>
      <w:tr w:rsidR="00926754" w:rsidRPr="00D53888" w:rsidTr="003E3BC7">
        <w:trPr>
          <w:cantSplit/>
          <w:trHeight w:val="175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129,0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926754" w:rsidRPr="00D53888" w:rsidTr="003E3BC7">
        <w:trPr>
          <w:cantSplit/>
          <w:trHeight w:val="130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6 644,7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913,2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  <w:tr w:rsidR="00926754" w:rsidRPr="00D53888" w:rsidTr="003E3BC7">
        <w:trPr>
          <w:cantSplit/>
          <w:trHeight w:val="81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664,2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536,6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926754" w:rsidRPr="00D53888" w:rsidTr="003E3BC7">
        <w:trPr>
          <w:cantSplit/>
          <w:trHeight w:val="136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562,6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233,6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</w:tr>
      <w:tr w:rsidR="00926754" w:rsidRPr="00D53888" w:rsidTr="003E3BC7">
        <w:trPr>
          <w:cantSplit/>
          <w:trHeight w:val="141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3 148,6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218,3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926754" w:rsidRPr="00D53888" w:rsidTr="003E3BC7">
        <w:trPr>
          <w:cantSplit/>
          <w:trHeight w:val="53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1 003,9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4 889,4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</w:tr>
      <w:tr w:rsidR="00926754" w:rsidRPr="00D53888" w:rsidTr="003E3BC7">
        <w:trPr>
          <w:cantSplit/>
          <w:trHeight w:val="53"/>
        </w:trPr>
        <w:tc>
          <w:tcPr>
            <w:tcW w:w="2268" w:type="dxa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1 263,7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73,8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926754" w:rsidRPr="00D53888" w:rsidTr="003E3BC7">
        <w:trPr>
          <w:cantSplit/>
          <w:trHeight w:val="133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4 899,4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13 300,2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10,4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16,8</w:t>
            </w:r>
          </w:p>
        </w:tc>
      </w:tr>
      <w:tr w:rsidR="00926754" w:rsidRPr="00D53888" w:rsidTr="003E3BC7">
        <w:trPr>
          <w:cantSplit/>
          <w:trHeight w:val="179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1 215,2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187,8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926754" w:rsidRPr="00D53888" w:rsidTr="003E3BC7">
        <w:trPr>
          <w:cantSplit/>
          <w:trHeight w:val="140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1 535,0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188,4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</w:tr>
      <w:tr w:rsidR="00926754" w:rsidRPr="00D53888" w:rsidTr="003E3BC7">
        <w:trPr>
          <w:cantSplit/>
          <w:trHeight w:val="53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2 131,5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939,6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12,8</w:t>
            </w:r>
          </w:p>
        </w:tc>
      </w:tr>
      <w:tr w:rsidR="00926754" w:rsidRPr="00D53888" w:rsidTr="003E3BC7">
        <w:trPr>
          <w:cantSplit/>
          <w:trHeight w:val="128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426,1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341,9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  <w:tr w:rsidR="00926754" w:rsidRPr="00D53888" w:rsidTr="003E3BC7">
        <w:trPr>
          <w:cantSplit/>
          <w:trHeight w:val="66"/>
        </w:trPr>
        <w:tc>
          <w:tcPr>
            <w:tcW w:w="2268" w:type="dxa"/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536,0</w:t>
            </w:r>
          </w:p>
        </w:tc>
        <w:tc>
          <w:tcPr>
            <w:tcW w:w="1914" w:type="dxa"/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1 151,2</w:t>
            </w:r>
          </w:p>
        </w:tc>
        <w:tc>
          <w:tcPr>
            <w:tcW w:w="1701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2269" w:type="dxa"/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926754" w:rsidRPr="00D53888" w:rsidTr="003E3BC7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26754" w:rsidRPr="00D53888" w:rsidRDefault="00926754" w:rsidP="005F6F55">
            <w:pPr>
              <w:ind w:left="-680"/>
              <w:rPr>
                <w:rFonts w:ascii="Calibri" w:hAnsi="Calibri" w:cs="Arial CYR"/>
                <w:bCs/>
                <w:sz w:val="14"/>
                <w:szCs w:val="14"/>
              </w:rPr>
            </w:pPr>
            <w:r w:rsidRPr="00D53888">
              <w:rPr>
                <w:rFonts w:ascii="Calibri" w:hAnsi="Calibri" w:cs="Arial CYR"/>
                <w:bCs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2 133,3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783,1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926754" w:rsidRPr="00D53888" w:rsidRDefault="00926754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</w:tr>
    </w:tbl>
    <w:p w:rsidR="00003EDC" w:rsidRPr="00D53888" w:rsidRDefault="00A03650" w:rsidP="00C26B2C">
      <w:pPr>
        <w:pStyle w:val="21"/>
        <w:keepNext w:val="0"/>
        <w:widowControl w:val="0"/>
        <w:rPr>
          <w:rFonts w:asciiTheme="minorHAnsi" w:hAnsiTheme="minorHAnsi" w:cs="Calibri"/>
          <w:sz w:val="20"/>
          <w:lang w:val="en-US"/>
        </w:rPr>
      </w:pPr>
      <w:r w:rsidRPr="00D53888">
        <w:rPr>
          <w:rFonts w:asciiTheme="minorHAnsi" w:hAnsiTheme="minorHAnsi" w:cs="Calibri"/>
          <w:sz w:val="20"/>
          <w:lang w:val="en-GB"/>
        </w:rPr>
        <w:lastRenderedPageBreak/>
        <w:t>Agriculture, forestry</w:t>
      </w:r>
      <w:r w:rsidR="00285563" w:rsidRPr="00D53888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D53888">
        <w:rPr>
          <w:rFonts w:asciiTheme="minorHAnsi" w:hAnsiTheme="minorHAnsi"/>
          <w:sz w:val="20"/>
          <w:lang w:val="en-US"/>
        </w:rPr>
        <w:t>hunting</w:t>
      </w:r>
      <w:r w:rsidRPr="00D53888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B979ED" w:rsidRPr="00D53888" w:rsidRDefault="00B979ED" w:rsidP="003E3BC7">
      <w:pPr>
        <w:pStyle w:val="ac"/>
        <w:spacing w:before="0" w:line="360" w:lineRule="auto"/>
        <w:rPr>
          <w:rFonts w:ascii="Calibri" w:hAnsi="Calibri" w:cs="Arial"/>
          <w:sz w:val="18"/>
          <w:szCs w:val="18"/>
          <w:lang w:val="en-GB"/>
        </w:rPr>
      </w:pPr>
      <w:r w:rsidRPr="00D53888">
        <w:rPr>
          <w:rFonts w:ascii="Calibri" w:hAnsi="Calibri" w:cs="Arial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B979ED" w:rsidRPr="00E27985" w:rsidTr="00263497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9ED" w:rsidRPr="00D53888" w:rsidRDefault="00B979ED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ED" w:rsidRPr="00D53888" w:rsidRDefault="00B979ED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79ED" w:rsidRPr="00D53888" w:rsidRDefault="00B979ED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B979ED" w:rsidRPr="00D53888" w:rsidTr="00263497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9ED" w:rsidRPr="00D53888" w:rsidRDefault="00B979ED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ED" w:rsidRPr="00D53888" w:rsidRDefault="00B979ED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 xml:space="preserve"> 2021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79ED" w:rsidRPr="00D53888" w:rsidRDefault="00B979ED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 xml:space="preserve"> 2021</w:t>
            </w: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79ED" w:rsidRPr="00D53888" w:rsidRDefault="00B979ED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Agriculture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forestry and fisheries products (services)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ind w:firstLineChars="100" w:firstLine="14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170,6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ind w:firstLineChars="100" w:firstLine="14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102,5</w:t>
            </w: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158,4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102,7</w:t>
            </w: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10,2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100,0</w:t>
            </w: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 in the field of a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0,1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979ED" w:rsidRPr="00D53888" w:rsidRDefault="00B979ED" w:rsidP="00263497">
            <w:pPr>
              <w:pStyle w:val="a9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0,1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979ED" w:rsidRPr="00D53888" w:rsidRDefault="00B979ED" w:rsidP="00263497">
            <w:pPr>
              <w:pStyle w:val="a9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B979ED" w:rsidRPr="00D53888" w:rsidTr="00263497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9ED" w:rsidRPr="00D53888" w:rsidRDefault="00B979ED" w:rsidP="00263497">
            <w:pPr>
              <w:pStyle w:val="a9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0,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9ED" w:rsidRPr="00D53888" w:rsidRDefault="00B979ED" w:rsidP="00263497">
            <w:pPr>
              <w:pStyle w:val="a9"/>
              <w:ind w:left="24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</w:tbl>
    <w:p w:rsidR="00B979ED" w:rsidRPr="00D53888" w:rsidRDefault="00B979ED" w:rsidP="00B979ED">
      <w:pPr>
        <w:pStyle w:val="a0"/>
        <w:rPr>
          <w:lang w:val="en-GB"/>
        </w:rPr>
      </w:pPr>
    </w:p>
    <w:p w:rsidR="00B979ED" w:rsidRPr="00D53888" w:rsidRDefault="00B979ED" w:rsidP="003E3BC7">
      <w:pPr>
        <w:pStyle w:val="3"/>
        <w:spacing w:before="0" w:after="0"/>
        <w:jc w:val="center"/>
        <w:rPr>
          <w:rFonts w:ascii="Calibri" w:hAnsi="Calibri"/>
          <w:sz w:val="18"/>
          <w:szCs w:val="18"/>
          <w:lang w:val="kk-KZ"/>
        </w:rPr>
      </w:pPr>
      <w:r w:rsidRPr="00D53888">
        <w:rPr>
          <w:rFonts w:ascii="Calibri" w:hAnsi="Calibri"/>
          <w:sz w:val="18"/>
          <w:szCs w:val="18"/>
          <w:lang w:val="en-US"/>
        </w:rPr>
        <w:t>Production of main livestock in January 202</w:t>
      </w:r>
      <w:r w:rsidRPr="00D53888">
        <w:rPr>
          <w:rFonts w:ascii="Calibri" w:hAnsi="Calibri"/>
          <w:sz w:val="18"/>
          <w:szCs w:val="18"/>
          <w:lang w:val="kk-KZ"/>
        </w:rPr>
        <w:t>1</w:t>
      </w:r>
    </w:p>
    <w:p w:rsidR="00B979ED" w:rsidRPr="00D53888" w:rsidRDefault="00B979ED" w:rsidP="00B979ED">
      <w:pPr>
        <w:ind w:firstLine="0"/>
        <w:jc w:val="center"/>
        <w:rPr>
          <w:rFonts w:ascii="Calibri" w:hAnsi="Calibri"/>
          <w:noProof/>
        </w:rPr>
      </w:pPr>
      <w:r w:rsidRPr="00D53888">
        <w:rPr>
          <w:noProof/>
        </w:rPr>
        <w:drawing>
          <wp:inline distT="0" distB="0" distL="0" distR="0">
            <wp:extent cx="4890770" cy="2998470"/>
            <wp:effectExtent l="19050" t="0" r="508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75D" w:rsidRPr="00D53888" w:rsidRDefault="00AD575D" w:rsidP="00AD575D">
      <w:pPr>
        <w:pStyle w:val="ac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53888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D53888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D53888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 w:rsidRPr="00D53888">
        <w:rPr>
          <w:rFonts w:ascii="Calibri" w:hAnsi="Calibri"/>
          <w:color w:val="000000"/>
          <w:sz w:val="18"/>
          <w:szCs w:val="18"/>
          <w:lang w:val="en-US"/>
        </w:rPr>
        <w:t xml:space="preserve">February </w:t>
      </w:r>
      <w:r w:rsidRPr="00D53888">
        <w:rPr>
          <w:rFonts w:ascii="Calibri" w:hAnsi="Calibri" w:cs="Arial"/>
          <w:color w:val="000000"/>
          <w:sz w:val="18"/>
          <w:szCs w:val="18"/>
          <w:lang w:val="en-GB"/>
        </w:rPr>
        <w:t>1, 2020</w:t>
      </w:r>
    </w:p>
    <w:p w:rsidR="00AD575D" w:rsidRPr="00D53888" w:rsidRDefault="00AD575D" w:rsidP="00AD575D">
      <w:pPr>
        <w:pStyle w:val="a0"/>
        <w:rPr>
          <w:lang w:val="en-US"/>
        </w:rPr>
      </w:pP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AD575D" w:rsidRPr="00D53888" w:rsidTr="003A55E7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5388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5388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AD575D" w:rsidRPr="00D53888" w:rsidTr="003A55E7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D5388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AD575D" w:rsidRPr="00D53888" w:rsidTr="003A55E7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5D" w:rsidRPr="00D53888" w:rsidRDefault="00AD575D" w:rsidP="003A55E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D5388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as % to 01.02.2020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as % to 01.02.2020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as % to 01.02.2020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75D" w:rsidRPr="00D53888" w:rsidRDefault="00AD575D" w:rsidP="003A55E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as % to 01.02.2020</w:t>
            </w:r>
          </w:p>
        </w:tc>
      </w:tr>
      <w:tr w:rsidR="00AD575D" w:rsidRPr="00D53888" w:rsidTr="003A55E7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7 950,4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764,9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2 892,8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4 292,7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AD575D" w:rsidRPr="00D53888" w:rsidTr="003A55E7">
        <w:trPr>
          <w:cantSplit/>
          <w:trHeight w:val="52"/>
        </w:trPr>
        <w:tc>
          <w:tcPr>
            <w:tcW w:w="1560" w:type="dxa"/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4 022,1</w:t>
            </w:r>
          </w:p>
        </w:tc>
        <w:tc>
          <w:tcPr>
            <w:tcW w:w="992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294,5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1 598,9</w:t>
            </w:r>
          </w:p>
        </w:tc>
        <w:tc>
          <w:tcPr>
            <w:tcW w:w="1017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2 128,7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AD575D" w:rsidRPr="00D53888" w:rsidTr="003A55E7">
        <w:trPr>
          <w:cantSplit/>
          <w:trHeight w:val="52"/>
        </w:trPr>
        <w:tc>
          <w:tcPr>
            <w:tcW w:w="1560" w:type="dxa"/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17 699,7</w:t>
            </w:r>
          </w:p>
        </w:tc>
        <w:tc>
          <w:tcPr>
            <w:tcW w:w="992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936,1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7 515,2</w:t>
            </w:r>
          </w:p>
        </w:tc>
        <w:tc>
          <w:tcPr>
            <w:tcW w:w="1017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9 248,5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AD575D" w:rsidRPr="00D53888" w:rsidTr="003A55E7">
        <w:trPr>
          <w:cantSplit/>
          <w:trHeight w:val="52"/>
        </w:trPr>
        <w:tc>
          <w:tcPr>
            <w:tcW w:w="1560" w:type="dxa"/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2 313,4</w:t>
            </w:r>
          </w:p>
        </w:tc>
        <w:tc>
          <w:tcPr>
            <w:tcW w:w="992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19,6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714,7</w:t>
            </w:r>
          </w:p>
        </w:tc>
        <w:tc>
          <w:tcPr>
            <w:tcW w:w="1017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1 579,1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AD575D" w:rsidRPr="00D53888" w:rsidTr="003A55E7">
        <w:trPr>
          <w:cantSplit/>
          <w:trHeight w:val="62"/>
        </w:trPr>
        <w:tc>
          <w:tcPr>
            <w:tcW w:w="1560" w:type="dxa"/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845,7</w:t>
            </w:r>
          </w:p>
        </w:tc>
        <w:tc>
          <w:tcPr>
            <w:tcW w:w="992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256,9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  <w:tc>
          <w:tcPr>
            <w:tcW w:w="1017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AD575D" w:rsidRPr="00D53888" w:rsidTr="003A55E7">
        <w:trPr>
          <w:cantSplit/>
          <w:trHeight w:val="52"/>
        </w:trPr>
        <w:tc>
          <w:tcPr>
            <w:tcW w:w="1560" w:type="dxa"/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3 093,4</w:t>
            </w:r>
          </w:p>
        </w:tc>
        <w:tc>
          <w:tcPr>
            <w:tcW w:w="992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196,1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1 488,0</w:t>
            </w:r>
          </w:p>
        </w:tc>
        <w:tc>
          <w:tcPr>
            <w:tcW w:w="1017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1 409,3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AD575D" w:rsidRPr="00D53888" w:rsidTr="003A55E7">
        <w:trPr>
          <w:cantSplit/>
          <w:trHeight w:val="81"/>
        </w:trPr>
        <w:tc>
          <w:tcPr>
            <w:tcW w:w="1560" w:type="dxa"/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224,7</w:t>
            </w:r>
          </w:p>
        </w:tc>
        <w:tc>
          <w:tcPr>
            <w:tcW w:w="992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16,7</w:t>
            </w:r>
          </w:p>
        </w:tc>
        <w:tc>
          <w:tcPr>
            <w:tcW w:w="1134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017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018" w:type="dxa"/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AD575D" w:rsidRPr="00D53888" w:rsidTr="003A55E7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AD575D" w:rsidRPr="00D53888" w:rsidRDefault="00AD575D" w:rsidP="003A55E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43 342,8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30 791,0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705,2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11 846,6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AD575D" w:rsidRPr="00D53888" w:rsidRDefault="00AD575D" w:rsidP="003A55E7">
            <w:pPr>
              <w:ind w:firstLine="24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</w:tbl>
    <w:p w:rsidR="002645F0" w:rsidRPr="00D53888" w:rsidRDefault="001863FD" w:rsidP="001F2CA6">
      <w:pPr>
        <w:pStyle w:val="ac"/>
        <w:pageBreakBefore/>
        <w:spacing w:before="120" w:after="120"/>
        <w:jc w:val="left"/>
        <w:rPr>
          <w:rFonts w:asciiTheme="minorHAnsi" w:hAnsiTheme="minorHAnsi"/>
          <w:sz w:val="18"/>
          <w:szCs w:val="18"/>
          <w:lang w:val="en-GB"/>
        </w:rPr>
      </w:pPr>
      <w:r w:rsidRPr="00D53888">
        <w:rPr>
          <w:rFonts w:asciiTheme="minorHAnsi" w:hAnsiTheme="minorHAnsi" w:cs="Calibri"/>
          <w:sz w:val="20"/>
          <w:lang w:val="en-GB"/>
        </w:rPr>
        <w:lastRenderedPageBreak/>
        <w:t>Industrial production statistics</w:t>
      </w:r>
      <w:r w:rsidR="002645F0" w:rsidRPr="00D53888">
        <w:rPr>
          <w:rFonts w:asciiTheme="minorHAnsi" w:hAnsiTheme="minorHAnsi"/>
          <w:sz w:val="18"/>
          <w:szCs w:val="18"/>
          <w:lang w:val="en-GB"/>
        </w:rPr>
        <w:t xml:space="preserve"> </w:t>
      </w:r>
    </w:p>
    <w:bookmarkEnd w:id="0"/>
    <w:p w:rsidR="00FE7C1B" w:rsidRPr="00D53888" w:rsidRDefault="00FE7C1B" w:rsidP="00514191">
      <w:pPr>
        <w:pStyle w:val="ac"/>
        <w:spacing w:before="0"/>
        <w:rPr>
          <w:rFonts w:ascii="Calibri" w:hAnsi="Calibri"/>
          <w:sz w:val="18"/>
          <w:szCs w:val="18"/>
          <w:lang w:val="en-GB"/>
        </w:rPr>
      </w:pPr>
      <w:r w:rsidRPr="00D53888">
        <w:rPr>
          <w:rFonts w:ascii="Calibri" w:hAnsi="Calibri"/>
          <w:sz w:val="18"/>
          <w:szCs w:val="18"/>
          <w:lang w:val="en-GB"/>
        </w:rPr>
        <w:t>Industrial production index</w:t>
      </w:r>
    </w:p>
    <w:tbl>
      <w:tblPr>
        <w:tblW w:w="10425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3827"/>
        <w:gridCol w:w="2977"/>
      </w:tblGrid>
      <w:tr w:rsidR="00FE7C1B" w:rsidRPr="00E27985" w:rsidTr="00FE7C1B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FE7C1B" w:rsidRPr="00D53888" w:rsidRDefault="00FE7C1B" w:rsidP="00ED691A">
            <w:pPr>
              <w:pStyle w:val="a7"/>
              <w:ind w:left="-103" w:firstLine="103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tcBorders>
              <w:left w:val="nil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977" w:type="dxa"/>
            <w:vMerge w:val="restart"/>
            <w:tcBorders>
              <w:right w:val="nil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proofErr w:type="gramStart"/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proofErr w:type="gramEnd"/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, %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.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nil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2021 to</w:t>
            </w:r>
          </w:p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FE7C1B" w:rsidRPr="00D53888" w:rsidTr="00FE7C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FE7C1B" w:rsidRPr="00D53888" w:rsidTr="00FE7C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382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  <w:tc>
          <w:tcPr>
            <w:tcW w:w="297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47,6</w:t>
            </w:r>
          </w:p>
        </w:tc>
      </w:tr>
      <w:tr w:rsidR="00FE7C1B" w:rsidRPr="00D53888" w:rsidTr="00FE7C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382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297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43,0</w:t>
            </w:r>
          </w:p>
        </w:tc>
      </w:tr>
      <w:tr w:rsidR="00FE7C1B" w:rsidRPr="00D53888" w:rsidTr="00FE7C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382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297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8,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</w:tr>
      <w:tr w:rsidR="00FE7C1B" w:rsidRPr="00D53888" w:rsidTr="00FE7C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FE7C1B" w:rsidRPr="00D53888" w:rsidRDefault="00FE7C1B" w:rsidP="00FE7C1B">
      <w:pPr>
        <w:pStyle w:val="ac"/>
        <w:rPr>
          <w:rFonts w:ascii="Calibri" w:hAnsi="Calibri"/>
          <w:sz w:val="18"/>
          <w:szCs w:val="18"/>
          <w:lang w:val="en-GB"/>
        </w:rPr>
      </w:pPr>
      <w:r w:rsidRPr="00D53888">
        <w:rPr>
          <w:rFonts w:ascii="Calibri" w:hAnsi="Calibri"/>
          <w:sz w:val="18"/>
          <w:szCs w:val="18"/>
          <w:lang w:val="en-GB"/>
        </w:rPr>
        <w:t>Industrial output by economic activities</w:t>
      </w:r>
    </w:p>
    <w:tbl>
      <w:tblPr>
        <w:tblW w:w="10425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3047"/>
        <w:gridCol w:w="3757"/>
      </w:tblGrid>
      <w:tr w:rsidR="00FE7C1B" w:rsidRPr="00D53888" w:rsidTr="00FE7C1B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illio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 tenge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FE7C1B" w:rsidRPr="00D53888" w:rsidTr="00FE7C1B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 2021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2021</w:t>
            </w:r>
          </w:p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to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2020</w:t>
            </w:r>
          </w:p>
        </w:tc>
      </w:tr>
      <w:tr w:rsidR="00FE7C1B" w:rsidRPr="00D53888" w:rsidTr="00FE7C1B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3047" w:type="dxa"/>
            <w:tcBorders>
              <w:top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2 435 435</w:t>
            </w:r>
          </w:p>
        </w:tc>
        <w:tc>
          <w:tcPr>
            <w:tcW w:w="3757" w:type="dxa"/>
            <w:tcBorders>
              <w:top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1 160 019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29 359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854 323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833 639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87,7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20 684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217 361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69 254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148 107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91,4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  <w:vAlign w:val="center"/>
          </w:tcPr>
          <w:p w:rsidR="00FE7C1B" w:rsidRPr="00D53888" w:rsidRDefault="00FE7C1B" w:rsidP="0026349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17 773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1 047 337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142 055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27 313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12 098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132,2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9 570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  <w:vAlign w:val="center"/>
          </w:tcPr>
          <w:p w:rsidR="00FE7C1B" w:rsidRPr="00D53888" w:rsidRDefault="00FE7C1B" w:rsidP="0026349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6 624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81,0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2 410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536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1 340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7 858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74 938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72 673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38 017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12 123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14 870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34 743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529 027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151 350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     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376 520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1 158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12 590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119 659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  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production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868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    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12 278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manufacture of machinery and the equipment,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not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17 834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127,9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43 081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11 817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149,8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33 782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3 347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84,6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2 983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53,7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207 957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proofErr w:type="gramStart"/>
            <w:r w:rsidRPr="00D53888">
              <w:rPr>
                <w:rFonts w:ascii="Calibri" w:hAnsi="Calibri"/>
                <w:sz w:val="14"/>
                <w:szCs w:val="14"/>
              </w:rPr>
              <w:t>р</w:t>
            </w:r>
            <w:proofErr w:type="gramEnd"/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roduction, transmission and distribution of elec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132 944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25 028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304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49 985</w:t>
            </w:r>
          </w:p>
        </w:tc>
        <w:tc>
          <w:tcPr>
            <w:tcW w:w="3757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FE7C1B" w:rsidRPr="00D53888" w:rsidTr="00FE7C1B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3047" w:type="dxa"/>
            <w:tcBorders>
              <w:bottom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20 122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</w:tbl>
    <w:p w:rsidR="00FE7C1B" w:rsidRPr="00D53888" w:rsidRDefault="00FE7C1B" w:rsidP="00FE7C1B">
      <w:pPr>
        <w:pStyle w:val="ac"/>
        <w:pageBreakBefore/>
        <w:rPr>
          <w:rFonts w:ascii="Calibri" w:hAnsi="Calibri"/>
          <w:sz w:val="18"/>
          <w:szCs w:val="18"/>
          <w:lang w:val="en-GB"/>
        </w:rPr>
      </w:pPr>
      <w:r w:rsidRPr="00D53888">
        <w:rPr>
          <w:rFonts w:ascii="Calibri" w:hAnsi="Calibri"/>
          <w:sz w:val="18"/>
          <w:szCs w:val="18"/>
          <w:lang w:val="en-GB"/>
        </w:rPr>
        <w:lastRenderedPageBreak/>
        <w:t>Production of the most important industrial products</w:t>
      </w:r>
    </w:p>
    <w:p w:rsidR="00FE7C1B" w:rsidRPr="00D53888" w:rsidRDefault="00FE7C1B" w:rsidP="00FE7C1B">
      <w:pPr>
        <w:pStyle w:val="a0"/>
        <w:rPr>
          <w:lang w:val="en-US"/>
        </w:rPr>
      </w:pPr>
    </w:p>
    <w:tbl>
      <w:tblPr>
        <w:tblW w:w="10425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2551"/>
        <w:gridCol w:w="3261"/>
      </w:tblGrid>
      <w:tr w:rsidR="00FE7C1B" w:rsidRPr="00D53888" w:rsidTr="00ED691A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Units of measurement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Actually produced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FE7C1B" w:rsidRPr="00D53888" w:rsidTr="00ED691A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 2021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2021</w:t>
            </w:r>
          </w:p>
          <w:p w:rsidR="00FE7C1B" w:rsidRPr="00D53888" w:rsidRDefault="00FE7C1B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to 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2020</w:t>
            </w:r>
          </w:p>
        </w:tc>
      </w:tr>
      <w:tr w:rsidR="00FE7C1B" w:rsidRPr="00D53888" w:rsidTr="00ED691A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Coal, including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lignite and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10 526,3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FE7C1B" w:rsidRPr="00D53888" w:rsidTr="00ED691A">
        <w:trPr>
          <w:cantSplit/>
          <w:trHeight w:val="51"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coal, including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lignite, except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10 178,4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FE7C1B" w:rsidRPr="00D53888" w:rsidTr="00ED691A">
        <w:trPr>
          <w:cantSplit/>
          <w:trHeight w:val="167"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coal, except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lignite and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9 585,3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FE7C1B" w:rsidRPr="00D53888" w:rsidTr="00ED691A">
        <w:trPr>
          <w:cantSplit/>
          <w:trHeight w:val="167"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347,9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136,5</w:t>
            </w:r>
          </w:p>
        </w:tc>
      </w:tr>
      <w:tr w:rsidR="00FE7C1B" w:rsidRPr="00D53888" w:rsidTr="00ED691A">
        <w:trPr>
          <w:cantSplit/>
          <w:trHeight w:val="122"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5 879,2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1 132,0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proofErr w:type="gramStart"/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</w:t>
            </w:r>
            <w:proofErr w:type="gramEnd"/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2 121,5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proofErr w:type="gramStart"/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</w:t>
            </w:r>
            <w:proofErr w:type="gramEnd"/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2 599,9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5 301,8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18 664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16 761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125,1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R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16 938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170,5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49 697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1 634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229 245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7 147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45 049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23 139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4,1 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10 678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83,3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1 685,9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132,6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1 371,3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46 090,7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688,9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132,2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10 093,3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34,5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408,1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330,6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257,5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6 122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FE7C1B" w:rsidRPr="00D53888" w:rsidTr="00ED691A">
        <w:trPr>
          <w:cantSplit/>
          <w:trHeight w:val="62"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849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FE7C1B" w:rsidRPr="00D53888" w:rsidTr="00ED691A">
        <w:trPr>
          <w:cantSplit/>
          <w:trHeight w:val="110"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506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proofErr w:type="gramStart"/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</w:t>
            </w:r>
            <w:proofErr w:type="gramEnd"/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252,7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506,5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161,2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48 262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341 577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181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240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190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343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FE7C1B" w:rsidRPr="00D53888" w:rsidTr="00ED691A">
        <w:trPr>
          <w:cantSplit/>
          <w:trHeight w:val="82"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133 136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522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FE7C1B" w:rsidRPr="00D53888" w:rsidTr="00ED691A">
        <w:trPr>
          <w:cantSplit/>
          <w:trHeight w:val="54"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40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952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212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252,4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279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151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168,4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  <w:vAlign w:val="bottom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862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FE7C1B" w:rsidRPr="00D53888" w:rsidTr="00ED691A">
        <w:trPr>
          <w:cantSplit/>
        </w:trPr>
        <w:tc>
          <w:tcPr>
            <w:tcW w:w="3621" w:type="dxa"/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992" w:type="dxa"/>
            <w:vAlign w:val="bottom"/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255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11 031,5</w:t>
            </w:r>
          </w:p>
        </w:tc>
        <w:tc>
          <w:tcPr>
            <w:tcW w:w="3261" w:type="dxa"/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FE7C1B" w:rsidRPr="00D53888" w:rsidTr="00ED691A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</w:tcPr>
          <w:p w:rsidR="00FE7C1B" w:rsidRPr="00D53888" w:rsidRDefault="00FE7C1B" w:rsidP="0026349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7C1B" w:rsidRPr="00D53888" w:rsidRDefault="00FE7C1B" w:rsidP="00263497">
            <w:pPr>
              <w:pStyle w:val="af0"/>
              <w:jc w:val="center"/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napToGrid w:val="0"/>
                <w:color w:val="auto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>352,2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FE7C1B" w:rsidRPr="00D53888" w:rsidRDefault="00FE7C1B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</w:tr>
    </w:tbl>
    <w:p w:rsidR="002F3952" w:rsidRPr="00D53888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D53888">
        <w:rPr>
          <w:rFonts w:asciiTheme="minorHAnsi" w:hAnsiTheme="minorHAnsi" w:cs="Calibri"/>
          <w:sz w:val="20"/>
          <w:lang w:val="en-GB"/>
        </w:rPr>
        <w:t>Transport</w:t>
      </w:r>
      <w:r w:rsidR="003A469B" w:rsidRPr="00D53888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1"/>
    <w:p w:rsidR="00274459" w:rsidRPr="00D53888" w:rsidRDefault="00274459" w:rsidP="003E3BC7">
      <w:pPr>
        <w:pStyle w:val="ac"/>
        <w:spacing w:before="0"/>
        <w:rPr>
          <w:rFonts w:ascii="Calibri" w:hAnsi="Calibri" w:cs="Arial"/>
          <w:sz w:val="18"/>
          <w:szCs w:val="18"/>
          <w:lang w:val="en-US"/>
        </w:rPr>
      </w:pPr>
      <w:r w:rsidRPr="00D53888">
        <w:rPr>
          <w:rFonts w:ascii="Calibri" w:hAnsi="Calibri" w:cs="Arial"/>
          <w:sz w:val="18"/>
          <w:szCs w:val="18"/>
          <w:lang w:val="en-US"/>
        </w:rPr>
        <w:t xml:space="preserve">Freight turnover 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274459" w:rsidRPr="00D53888" w:rsidTr="00263497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Arial"/>
                <w:sz w:val="14"/>
                <w:szCs w:val="14"/>
              </w:rPr>
              <w:t>20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21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million 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as % to January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Arial"/>
                <w:sz w:val="14"/>
                <w:szCs w:val="14"/>
              </w:rPr>
              <w:t>2020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45 552,6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97,3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23 194,5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10 994,5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88,7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11 305,2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95,8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53,0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82,8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5,4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125,6</w:t>
            </w:r>
          </w:p>
        </w:tc>
      </w:tr>
    </w:tbl>
    <w:p w:rsidR="00274459" w:rsidRPr="00D53888" w:rsidRDefault="00274459" w:rsidP="00274459">
      <w:pPr>
        <w:pStyle w:val="a4"/>
        <w:spacing w:before="0"/>
        <w:ind w:hanging="567"/>
        <w:rPr>
          <w:rFonts w:ascii="Calibri" w:hAnsi="Calibri" w:cs="Arial"/>
          <w:sz w:val="14"/>
          <w:szCs w:val="14"/>
          <w:lang w:val="en-GB"/>
        </w:rPr>
      </w:pPr>
      <w:r w:rsidRPr="00D53888">
        <w:rPr>
          <w:rFonts w:ascii="Calibri" w:hAnsi="Calibri" w:cs="Arial"/>
          <w:sz w:val="14"/>
          <w:szCs w:val="14"/>
          <w:vertAlign w:val="superscript"/>
          <w:lang w:val="en-GB"/>
        </w:rPr>
        <w:t>*</w:t>
      </w:r>
      <w:r w:rsidRPr="00D53888">
        <w:rPr>
          <w:rFonts w:ascii="Calibri" w:hAnsi="Calibri" w:cs="Arial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274459" w:rsidRPr="00D53888" w:rsidRDefault="00274459" w:rsidP="00E67629">
      <w:pPr>
        <w:pStyle w:val="ac"/>
        <w:spacing w:before="120"/>
        <w:rPr>
          <w:rFonts w:ascii="Calibri" w:hAnsi="Calibri" w:cs="Arial"/>
          <w:sz w:val="18"/>
          <w:szCs w:val="18"/>
        </w:rPr>
      </w:pPr>
      <w:r w:rsidRPr="00D53888">
        <w:rPr>
          <w:rFonts w:ascii="Calibri" w:hAnsi="Calibri" w:cs="Arial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274459" w:rsidRPr="00D53888" w:rsidTr="00263497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pStyle w:val="a7"/>
              <w:tabs>
                <w:tab w:val="left" w:pos="889"/>
              </w:tabs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Arial"/>
                <w:sz w:val="14"/>
                <w:szCs w:val="14"/>
              </w:rPr>
              <w:t>20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21</w:t>
            </w:r>
          </w:p>
        </w:tc>
      </w:tr>
      <w:tr w:rsidR="00274459" w:rsidRPr="00D53888" w:rsidTr="00263497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million p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as % to January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Arial"/>
                <w:sz w:val="14"/>
                <w:szCs w:val="14"/>
              </w:rPr>
              <w:t>2020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5 897,1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24,7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772,4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53,3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4 254,6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20,2</w:t>
            </w:r>
          </w:p>
        </w:tc>
      </w:tr>
      <w:tr w:rsidR="00274459" w:rsidRPr="00D53888" w:rsidTr="00263497">
        <w:trPr>
          <w:cantSplit/>
        </w:trPr>
        <w:tc>
          <w:tcPr>
            <w:tcW w:w="2694" w:type="dxa"/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845,7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61,3</w:t>
            </w:r>
          </w:p>
        </w:tc>
      </w:tr>
      <w:tr w:rsidR="00274459" w:rsidRPr="00D53888" w:rsidTr="00263497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76,3</w:t>
            </w:r>
          </w:p>
        </w:tc>
      </w:tr>
      <w:tr w:rsidR="00274459" w:rsidRPr="00D53888" w:rsidTr="00263497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65,0</w:t>
            </w:r>
          </w:p>
        </w:tc>
      </w:tr>
      <w:tr w:rsidR="00274459" w:rsidRPr="00D53888" w:rsidTr="00263497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52,7</w:t>
            </w:r>
          </w:p>
        </w:tc>
      </w:tr>
      <w:tr w:rsidR="00274459" w:rsidRPr="00D53888" w:rsidTr="00263497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274459" w:rsidRPr="00D53888" w:rsidRDefault="00274459" w:rsidP="00263497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48,6</w:t>
            </w:r>
          </w:p>
        </w:tc>
      </w:tr>
    </w:tbl>
    <w:p w:rsidR="00274459" w:rsidRPr="00D53888" w:rsidRDefault="00274459" w:rsidP="00274459">
      <w:pPr>
        <w:pStyle w:val="ac"/>
        <w:spacing w:before="0" w:after="0"/>
        <w:ind w:firstLine="397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D53888">
        <w:rPr>
          <w:rFonts w:ascii="Calibri" w:hAnsi="Calibri" w:cs="Arial"/>
          <w:b w:val="0"/>
          <w:i/>
          <w:sz w:val="14"/>
          <w:szCs w:val="14"/>
          <w:vertAlign w:val="superscript"/>
          <w:lang w:val="en-GB"/>
        </w:rPr>
        <w:t>*</w:t>
      </w:r>
      <w:r w:rsidRPr="00D53888">
        <w:rPr>
          <w:rFonts w:ascii="Calibri" w:hAnsi="Calibri" w:cs="Arial"/>
          <w:b w:val="0"/>
          <w:i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274459" w:rsidRPr="00D53888" w:rsidRDefault="00274459" w:rsidP="003E3BC7">
      <w:pPr>
        <w:pStyle w:val="af2"/>
        <w:spacing w:after="24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53888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 w:rsidRPr="00D53888">
        <w:rPr>
          <w:rFonts w:ascii="Calibri" w:hAnsi="Calibri"/>
          <w:b/>
          <w:sz w:val="18"/>
          <w:szCs w:val="18"/>
          <w:lang w:val="kk-KZ"/>
        </w:rPr>
        <w:t>«</w:t>
      </w:r>
      <w:r w:rsidRPr="00D53888">
        <w:rPr>
          <w:rFonts w:ascii="Calibri" w:hAnsi="Calibri"/>
          <w:b/>
          <w:sz w:val="18"/>
          <w:szCs w:val="18"/>
          <w:lang w:val="en-US"/>
        </w:rPr>
        <w:t>Transportation and warehousing</w:t>
      </w:r>
      <w:r w:rsidRPr="00D53888"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3440"/>
        <w:gridCol w:w="3543"/>
      </w:tblGrid>
      <w:tr w:rsidR="00274459" w:rsidRPr="00D53888" w:rsidTr="00263497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274459" w:rsidRPr="00D53888" w:rsidRDefault="00274459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tcBorders>
              <w:bottom w:val="single" w:sz="4" w:space="0" w:color="auto"/>
              <w:right w:val="nil"/>
            </w:tcBorders>
            <w:vAlign w:val="center"/>
          </w:tcPr>
          <w:p w:rsidR="00274459" w:rsidRPr="00D53888" w:rsidRDefault="00274459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:rsidR="00274459" w:rsidRPr="00D53888" w:rsidRDefault="00274459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274459" w:rsidRPr="00D53888" w:rsidTr="00263497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74459" w:rsidRPr="00D53888" w:rsidRDefault="00274459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40" w:type="dxa"/>
            <w:tcBorders>
              <w:bottom w:val="single" w:sz="4" w:space="0" w:color="auto"/>
            </w:tcBorders>
            <w:vAlign w:val="center"/>
          </w:tcPr>
          <w:p w:rsidR="00274459" w:rsidRPr="00D53888" w:rsidRDefault="00274459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December 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D53888">
              <w:rPr>
                <w:rFonts w:ascii="Calibri" w:hAnsi="Calibri" w:cs="Arial"/>
                <w:sz w:val="14"/>
                <w:szCs w:val="14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20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:rsidR="00274459" w:rsidRPr="00D53888" w:rsidRDefault="00274459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as % to January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December 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D53888">
              <w:rPr>
                <w:rFonts w:ascii="Calibri" w:hAnsi="Calibri" w:cs="Arial"/>
                <w:sz w:val="14"/>
                <w:szCs w:val="14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19</w:t>
            </w:r>
          </w:p>
        </w:tc>
      </w:tr>
      <w:tr w:rsidR="00274459" w:rsidRPr="00D53888" w:rsidTr="00263497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74459" w:rsidRPr="00D53888" w:rsidRDefault="00274459" w:rsidP="00263497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516 479,7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82,6</w:t>
            </w:r>
          </w:p>
        </w:tc>
      </w:tr>
      <w:tr w:rsidR="00274459" w:rsidRPr="00D53888" w:rsidTr="00263497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459" w:rsidRPr="00D53888" w:rsidRDefault="00274459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</w:tr>
      <w:tr w:rsidR="00274459" w:rsidRPr="00D53888" w:rsidTr="00263497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274459" w:rsidRPr="00D53888" w:rsidRDefault="00274459" w:rsidP="00263497">
            <w:pPr>
              <w:pStyle w:val="a7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512 765,0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82,4</w:t>
            </w:r>
          </w:p>
        </w:tc>
      </w:tr>
      <w:tr w:rsidR="00274459" w:rsidRPr="00D53888" w:rsidTr="00263497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459" w:rsidRPr="00D53888" w:rsidRDefault="00274459" w:rsidP="00263497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3 714,7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459" w:rsidRPr="00D53888" w:rsidRDefault="00274459" w:rsidP="00263497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111,0</w:t>
            </w:r>
          </w:p>
        </w:tc>
      </w:tr>
    </w:tbl>
    <w:p w:rsidR="008913C5" w:rsidRPr="00D53888" w:rsidRDefault="00495559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 w:val="20"/>
        </w:rPr>
      </w:pPr>
      <w:r w:rsidRPr="00D53888">
        <w:rPr>
          <w:rFonts w:asciiTheme="minorHAnsi" w:hAnsiTheme="minorHAnsi"/>
          <w:sz w:val="20"/>
        </w:rPr>
        <w:t>Finances</w:t>
      </w:r>
      <w:r w:rsidR="00CC3D37" w:rsidRPr="00D53888">
        <w:rPr>
          <w:rFonts w:asciiTheme="minorHAnsi" w:hAnsiTheme="minorHAnsi"/>
          <w:sz w:val="20"/>
        </w:rPr>
        <w:t xml:space="preserve"> system</w:t>
      </w:r>
    </w:p>
    <w:p w:rsidR="009E0D61" w:rsidRPr="00D53888" w:rsidRDefault="009E0D61" w:rsidP="003E3BC7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D53888">
        <w:rPr>
          <w:rFonts w:ascii="Calibri" w:hAnsi="Calibri" w:cs="Arial"/>
          <w:sz w:val="18"/>
          <w:szCs w:val="18"/>
          <w:lang w:val="en-GB"/>
        </w:rPr>
        <w:t>State budget</w:t>
      </w:r>
      <w:r w:rsidRPr="00D53888">
        <w:rPr>
          <w:rFonts w:ascii="Calibri" w:hAnsi="Calibri" w:cs="Arial"/>
          <w:sz w:val="18"/>
          <w:szCs w:val="18"/>
          <w:lang w:val="en-US"/>
        </w:rPr>
        <w:t>*</w:t>
      </w:r>
    </w:p>
    <w:p w:rsidR="009E0D61" w:rsidRPr="00D53888" w:rsidRDefault="009E0D61" w:rsidP="009E0D61">
      <w:pPr>
        <w:pStyle w:val="a6"/>
        <w:spacing w:after="0"/>
        <w:ind w:left="7200" w:right="254"/>
        <w:rPr>
          <w:rFonts w:ascii="Calibri" w:hAnsi="Calibri" w:cs="Arial"/>
          <w:sz w:val="14"/>
          <w:szCs w:val="14"/>
          <w:lang w:val="kk-KZ"/>
        </w:rPr>
      </w:pPr>
      <w:proofErr w:type="gramStart"/>
      <w:r w:rsidRPr="00D53888">
        <w:rPr>
          <w:rFonts w:ascii="Calibri" w:hAnsi="Calibri" w:cs="Arial"/>
          <w:sz w:val="14"/>
          <w:szCs w:val="14"/>
          <w:lang w:val="en-GB"/>
        </w:rPr>
        <w:t>as</w:t>
      </w:r>
      <w:proofErr w:type="gramEnd"/>
      <w:r w:rsidRPr="00D53888">
        <w:rPr>
          <w:rFonts w:ascii="Calibri" w:hAnsi="Calibri" w:cs="Arial"/>
          <w:sz w:val="14"/>
          <w:szCs w:val="14"/>
          <w:lang w:val="en-GB"/>
        </w:rPr>
        <w:t xml:space="preserve"> of 01.</w:t>
      </w:r>
      <w:r w:rsidRPr="00D53888">
        <w:rPr>
          <w:rFonts w:ascii="Calibri" w:hAnsi="Calibri" w:cs="Arial"/>
          <w:sz w:val="14"/>
          <w:szCs w:val="14"/>
          <w:lang w:val="kk-KZ"/>
        </w:rPr>
        <w:t>01</w:t>
      </w:r>
      <w:r w:rsidRPr="00D53888">
        <w:rPr>
          <w:rFonts w:ascii="Calibri" w:hAnsi="Calibri" w:cs="Arial"/>
          <w:sz w:val="14"/>
          <w:szCs w:val="14"/>
          <w:lang w:val="en-GB"/>
        </w:rPr>
        <w:t>.20</w:t>
      </w:r>
      <w:r w:rsidRPr="00D53888">
        <w:rPr>
          <w:rFonts w:ascii="Calibri" w:hAnsi="Calibri" w:cs="Arial"/>
          <w:sz w:val="14"/>
          <w:szCs w:val="14"/>
          <w:lang w:val="kk-KZ"/>
        </w:rPr>
        <w:t>21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787"/>
      </w:tblGrid>
      <w:tr w:rsidR="009E0D61" w:rsidRPr="00E27985" w:rsidTr="00F84C6E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9E0D61" w:rsidRPr="00D53888" w:rsidRDefault="009E0D61" w:rsidP="00263497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9E0D61" w:rsidRPr="00D53888" w:rsidRDefault="009E0D61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as of 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.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01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.20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21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, m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9E0D61" w:rsidRPr="00D53888" w:rsidRDefault="009E0D61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787" w:type="dxa"/>
            <w:tcBorders>
              <w:bottom w:val="single" w:sz="4" w:space="0" w:color="000000"/>
              <w:right w:val="nil"/>
            </w:tcBorders>
            <w:vAlign w:val="center"/>
          </w:tcPr>
          <w:p w:rsidR="009E0D61" w:rsidRPr="00D53888" w:rsidRDefault="009E0D61" w:rsidP="0026349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9E0D61" w:rsidRPr="00D53888" w:rsidTr="00F84C6E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14 521 190,8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78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101,8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8 561 203,1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59,0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102,8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1 063 286,1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7,3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100,9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126 701,6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0,9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117,5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4 770 000,0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32,8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16 725 096,7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98,1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873 671,4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5,2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99,7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671 812,9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4,0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1 019 344,6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6,1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99,2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3 141 186,4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18,8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1 955 759,4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11,7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99,0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3 777 031,7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22,6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1 405 692,1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8,4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98,0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500 299,9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164 911,2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99,3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668 269,3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4,0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99 351,1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0,6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99,8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1 078 692,7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6,4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601 482,7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72,1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767 591,3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4,6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261 981,0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386 796,5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99,8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124 815,5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102,1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340 263,3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D53888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343 891,5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3 628,2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198,2</w:t>
            </w:r>
          </w:p>
        </w:tc>
      </w:tr>
      <w:tr w:rsidR="009E0D61" w:rsidRPr="00D53888" w:rsidTr="00F84C6E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61" w:rsidRPr="00D53888" w:rsidRDefault="009E0D61" w:rsidP="0026349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D53888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53888">
              <w:rPr>
                <w:rFonts w:ascii="Calibri" w:hAnsi="Calibri"/>
                <w:bCs/>
                <w:sz w:val="14"/>
                <w:szCs w:val="14"/>
              </w:rPr>
              <w:t>-2 806 150,2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0D61" w:rsidRPr="00D53888" w:rsidRDefault="009E0D61" w:rsidP="0026349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9E0D61" w:rsidRPr="00D53888" w:rsidRDefault="009E0D61" w:rsidP="009E0D61">
      <w:pPr>
        <w:pStyle w:val="a4"/>
        <w:spacing w:before="0"/>
        <w:ind w:left="284"/>
        <w:rPr>
          <w:rFonts w:ascii="Calibri" w:hAnsi="Calibri" w:cs="Arial"/>
          <w:sz w:val="18"/>
          <w:szCs w:val="18"/>
          <w:lang w:val="en-GB"/>
        </w:rPr>
      </w:pPr>
      <w:r w:rsidRPr="00D53888">
        <w:rPr>
          <w:rFonts w:ascii="Calibri" w:hAnsi="Calibri" w:cs="Arial"/>
          <w:sz w:val="14"/>
          <w:szCs w:val="14"/>
          <w:vertAlign w:val="superscript"/>
          <w:lang w:val="en-GB"/>
        </w:rPr>
        <w:t>*</w:t>
      </w:r>
      <w:r w:rsidRPr="00D53888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D53888" w:rsidRDefault="000B4A34" w:rsidP="00762094">
      <w:pPr>
        <w:pStyle w:val="3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US"/>
        </w:rPr>
      </w:pPr>
      <w:r w:rsidRPr="00D53888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D53888">
        <w:rPr>
          <w:rFonts w:asciiTheme="minorHAnsi" w:hAnsiTheme="minorHAnsi" w:cs="Calibri"/>
          <w:sz w:val="20"/>
          <w:lang w:val="en-GB"/>
        </w:rPr>
        <w:t xml:space="preserve">credit </w:t>
      </w:r>
      <w:r w:rsidRPr="00D53888">
        <w:rPr>
          <w:rFonts w:asciiTheme="minorHAnsi" w:hAnsiTheme="minorHAnsi" w:cs="Calibri"/>
          <w:sz w:val="20"/>
          <w:lang w:val="en-GB"/>
        </w:rPr>
        <w:t>system</w:t>
      </w:r>
    </w:p>
    <w:p w:rsidR="00092E58" w:rsidRPr="00D53888" w:rsidRDefault="00092E58" w:rsidP="003E3BC7">
      <w:pPr>
        <w:pStyle w:val="ac"/>
        <w:spacing w:before="0" w:after="0"/>
        <w:ind w:left="850"/>
        <w:rPr>
          <w:rFonts w:ascii="Calibri" w:hAnsi="Calibri"/>
          <w:sz w:val="18"/>
          <w:szCs w:val="18"/>
          <w:vertAlign w:val="superscript"/>
          <w:lang w:val="en-US"/>
        </w:rPr>
      </w:pPr>
      <w:bookmarkStart w:id="2" w:name="_Toc506022160"/>
      <w:r w:rsidRPr="00D53888">
        <w:rPr>
          <w:rFonts w:ascii="Calibri" w:hAnsi="Calibri"/>
          <w:sz w:val="18"/>
          <w:szCs w:val="18"/>
          <w:lang w:val="en-GB"/>
        </w:rPr>
        <w:t>Money</w:t>
      </w:r>
      <w:r w:rsidRPr="00D53888">
        <w:rPr>
          <w:rFonts w:ascii="Calibri" w:hAnsi="Calibri"/>
          <w:sz w:val="18"/>
          <w:szCs w:val="18"/>
          <w:lang w:val="en-US"/>
        </w:rPr>
        <w:t xml:space="preserve"> </w:t>
      </w:r>
      <w:r w:rsidRPr="00D53888">
        <w:rPr>
          <w:rFonts w:ascii="Calibri" w:hAnsi="Calibri"/>
          <w:sz w:val="18"/>
          <w:szCs w:val="18"/>
          <w:lang w:val="en-GB"/>
        </w:rPr>
        <w:t>aggregates</w:t>
      </w:r>
      <w:r w:rsidRPr="00D53888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:rsidR="00092E58" w:rsidRPr="00D53888" w:rsidRDefault="00092E58" w:rsidP="00092E58">
      <w:pPr>
        <w:pStyle w:val="a6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D53888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D53888">
        <w:rPr>
          <w:rFonts w:ascii="Calibri" w:hAnsi="Calibri"/>
          <w:sz w:val="14"/>
          <w:szCs w:val="14"/>
          <w:lang w:val="en-GB"/>
        </w:rPr>
        <w:t xml:space="preserve"> of the period, billion tenge</w:t>
      </w:r>
    </w:p>
    <w:tbl>
      <w:tblPr>
        <w:tblW w:w="1081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46"/>
        <w:gridCol w:w="709"/>
        <w:gridCol w:w="709"/>
        <w:gridCol w:w="693"/>
        <w:gridCol w:w="725"/>
        <w:gridCol w:w="709"/>
      </w:tblGrid>
      <w:tr w:rsidR="00092E58" w:rsidRPr="00D53888" w:rsidTr="00263497">
        <w:trPr>
          <w:cantSplit/>
          <w:trHeight w:val="10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5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92E58" w:rsidRPr="00D53888" w:rsidTr="00263497">
        <w:trPr>
          <w:cantSplit/>
          <w:trHeight w:val="7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2 135,0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2 245,9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2 231,5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2 236,2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2 247,7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2 232,9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2 231,0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2 200,9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2 300,5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5 402,1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5 411,5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5 760,7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46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5 599,0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5 576,5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5 568,3</w:t>
            </w:r>
          </w:p>
        </w:tc>
        <w:tc>
          <w:tcPr>
            <w:tcW w:w="693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5 703,3</w:t>
            </w:r>
          </w:p>
        </w:tc>
        <w:tc>
          <w:tcPr>
            <w:tcW w:w="725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5 928,1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14 815,0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14 641,9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14 587,1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15 132,4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14 549,4</w:t>
            </w:r>
          </w:p>
        </w:tc>
        <w:tc>
          <w:tcPr>
            <w:tcW w:w="746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14 960,7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14 629,5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15 200,5</w:t>
            </w:r>
          </w:p>
        </w:tc>
        <w:tc>
          <w:tcPr>
            <w:tcW w:w="693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15 612,3</w:t>
            </w:r>
          </w:p>
        </w:tc>
        <w:tc>
          <w:tcPr>
            <w:tcW w:w="725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15 276,0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16 054,3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19 720,8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19 401,1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19 354,0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19 737,4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19 537,4</w:t>
            </w:r>
          </w:p>
        </w:tc>
        <w:tc>
          <w:tcPr>
            <w:tcW w:w="746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19 899,6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19 782,5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20 341,7</w:t>
            </w:r>
          </w:p>
        </w:tc>
        <w:tc>
          <w:tcPr>
            <w:tcW w:w="693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21 008,3</w:t>
            </w:r>
          </w:p>
        </w:tc>
        <w:tc>
          <w:tcPr>
            <w:tcW w:w="725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20 485,2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21 322,1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</w:tbl>
    <w:p w:rsidR="00092E58" w:rsidRPr="00D53888" w:rsidRDefault="00092E58" w:rsidP="003E3BC7">
      <w:pPr>
        <w:pStyle w:val="a6"/>
        <w:spacing w:before="0" w:after="0"/>
        <w:rPr>
          <w:rFonts w:ascii="Calibri" w:hAnsi="Calibri"/>
          <w:sz w:val="14"/>
          <w:szCs w:val="14"/>
        </w:rPr>
      </w:pPr>
      <w:r w:rsidRPr="00D53888">
        <w:rPr>
          <w:rFonts w:ascii="Calibri" w:hAnsi="Calibri"/>
          <w:sz w:val="14"/>
          <w:szCs w:val="14"/>
          <w:lang w:val="en-US"/>
        </w:rPr>
        <w:t>C</w:t>
      </w:r>
      <w:r w:rsidRPr="00D53888">
        <w:rPr>
          <w:rFonts w:ascii="Calibri" w:hAnsi="Calibri"/>
          <w:sz w:val="14"/>
          <w:szCs w:val="14"/>
        </w:rPr>
        <w:t>ontinued</w:t>
      </w:r>
    </w:p>
    <w:tbl>
      <w:tblPr>
        <w:tblW w:w="1082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08"/>
        <w:gridCol w:w="709"/>
        <w:gridCol w:w="709"/>
        <w:gridCol w:w="709"/>
        <w:gridCol w:w="708"/>
        <w:gridCol w:w="760"/>
      </w:tblGrid>
      <w:tr w:rsidR="00092E58" w:rsidRPr="00D53888" w:rsidTr="00263497">
        <w:trPr>
          <w:cantSplit/>
          <w:trHeight w:val="78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9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092E58" w:rsidRPr="00D53888" w:rsidTr="00263497">
        <w:trPr>
          <w:cantSplit/>
          <w:trHeight w:val="7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363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6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lastRenderedPageBreak/>
              <w:t>М2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6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6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51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092E58" w:rsidRPr="00D53888" w:rsidRDefault="00092E58" w:rsidP="00092E58">
      <w:pPr>
        <w:pStyle w:val="a4"/>
        <w:spacing w:before="0"/>
        <w:ind w:left="0"/>
        <w:rPr>
          <w:rFonts w:ascii="Calibri" w:hAnsi="Calibri"/>
          <w:sz w:val="14"/>
          <w:szCs w:val="14"/>
          <w:lang w:val="en-US"/>
        </w:rPr>
      </w:pPr>
      <w:r w:rsidRPr="00D53888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D53888">
        <w:rPr>
          <w:rFonts w:ascii="Calibri" w:hAnsi="Calibri"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sz w:val="14"/>
          <w:szCs w:val="14"/>
          <w:lang w:val="kk-KZ"/>
        </w:rPr>
        <w:t xml:space="preserve">According to </w:t>
      </w:r>
      <w:r w:rsidRPr="00D53888">
        <w:rPr>
          <w:rFonts w:ascii="Calibri" w:hAnsi="Calibri"/>
          <w:sz w:val="14"/>
          <w:szCs w:val="14"/>
          <w:lang w:val="en-US"/>
        </w:rPr>
        <w:t xml:space="preserve">the </w:t>
      </w:r>
      <w:r w:rsidRPr="00D53888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D53888">
        <w:rPr>
          <w:rFonts w:ascii="Calibri" w:hAnsi="Calibri"/>
          <w:sz w:val="14"/>
          <w:szCs w:val="14"/>
          <w:lang w:val="en-US"/>
        </w:rPr>
        <w:t xml:space="preserve">the </w:t>
      </w:r>
      <w:r w:rsidRPr="00D53888">
        <w:rPr>
          <w:rFonts w:ascii="Calibri" w:hAnsi="Calibri"/>
          <w:sz w:val="14"/>
          <w:szCs w:val="14"/>
          <w:lang w:val="kk-KZ"/>
        </w:rPr>
        <w:t xml:space="preserve">Republic </w:t>
      </w:r>
      <w:r w:rsidRPr="00D53888">
        <w:rPr>
          <w:rFonts w:ascii="Calibri" w:hAnsi="Calibri"/>
          <w:sz w:val="14"/>
          <w:szCs w:val="14"/>
          <w:lang w:val="en-US"/>
        </w:rPr>
        <w:t xml:space="preserve">of </w:t>
      </w:r>
      <w:r w:rsidRPr="00D53888">
        <w:rPr>
          <w:rFonts w:ascii="Calibri" w:hAnsi="Calibri"/>
          <w:sz w:val="14"/>
          <w:szCs w:val="14"/>
          <w:lang w:val="kk-KZ"/>
        </w:rPr>
        <w:t>Kazakhstan</w:t>
      </w:r>
      <w:r w:rsidRPr="00D53888">
        <w:rPr>
          <w:rFonts w:ascii="Calibri" w:hAnsi="Calibri"/>
          <w:sz w:val="14"/>
          <w:szCs w:val="14"/>
          <w:lang w:val="en-US"/>
        </w:rPr>
        <w:t>.</w:t>
      </w:r>
    </w:p>
    <w:p w:rsidR="00092E58" w:rsidRPr="00D53888" w:rsidRDefault="00092E58" w:rsidP="00092E58">
      <w:pPr>
        <w:pStyle w:val="ac"/>
        <w:tabs>
          <w:tab w:val="left" w:pos="5670"/>
        </w:tabs>
        <w:spacing w:before="0" w:after="120"/>
        <w:ind w:left="1080"/>
        <w:rPr>
          <w:rFonts w:ascii="Calibri" w:hAnsi="Calibri"/>
          <w:sz w:val="18"/>
          <w:szCs w:val="18"/>
          <w:vertAlign w:val="superscript"/>
          <w:lang w:val="en-US"/>
        </w:rPr>
      </w:pPr>
      <w:r w:rsidRPr="00D53888">
        <w:rPr>
          <w:rFonts w:ascii="Calibri" w:hAnsi="Calibri"/>
          <w:sz w:val="18"/>
          <w:szCs w:val="18"/>
          <w:lang w:val="en-GB"/>
        </w:rPr>
        <w:t>Population deposits</w:t>
      </w:r>
      <w:r w:rsidRPr="00D53888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092E58" w:rsidRPr="00D53888" w:rsidRDefault="00092E58" w:rsidP="00092E58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D53888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D53888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D53888">
        <w:rPr>
          <w:rFonts w:ascii="Calibri" w:hAnsi="Calibri"/>
          <w:sz w:val="14"/>
          <w:szCs w:val="14"/>
          <w:lang w:val="en-US"/>
        </w:rPr>
        <w:t>t</w:t>
      </w:r>
      <w:r w:rsidRPr="00D53888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822"/>
        <w:gridCol w:w="699"/>
        <w:gridCol w:w="699"/>
        <w:gridCol w:w="699"/>
        <w:gridCol w:w="699"/>
        <w:gridCol w:w="643"/>
        <w:gridCol w:w="749"/>
        <w:gridCol w:w="752"/>
        <w:gridCol w:w="746"/>
        <w:gridCol w:w="721"/>
      </w:tblGrid>
      <w:tr w:rsidR="00092E58" w:rsidRPr="00D53888" w:rsidTr="00263497">
        <w:trPr>
          <w:cantSplit/>
          <w:trHeight w:val="8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092E58" w:rsidRPr="00D53888" w:rsidTr="00263497">
        <w:trPr>
          <w:cantSplit/>
          <w:trHeight w:val="5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D538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8 524,7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8 437,5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8 450,0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8 470,1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8 507,4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8 567,1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8 611,9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8 640,8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8 710,6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8 803,9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8 883,3</w:t>
            </w: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9 170,9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2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4 610,7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4 655,3</w:t>
            </w:r>
          </w:p>
        </w:tc>
        <w:tc>
          <w:tcPr>
            <w:tcW w:w="82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4 719,3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4 873,4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4 889,3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4 680,2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4 764,1</w:t>
            </w:r>
          </w:p>
        </w:tc>
        <w:tc>
          <w:tcPr>
            <w:tcW w:w="643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4 751,3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4 878,4</w:t>
            </w:r>
          </w:p>
        </w:tc>
        <w:tc>
          <w:tcPr>
            <w:tcW w:w="75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4 991,7</w:t>
            </w:r>
          </w:p>
        </w:tc>
        <w:tc>
          <w:tcPr>
            <w:tcW w:w="746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5 087,2</w:t>
            </w:r>
          </w:p>
        </w:tc>
        <w:tc>
          <w:tcPr>
            <w:tcW w:w="72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5 381,7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3 914,0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3 782,2</w:t>
            </w:r>
          </w:p>
        </w:tc>
        <w:tc>
          <w:tcPr>
            <w:tcW w:w="82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3 730,7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3 596,7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3 618,1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3 886,9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3 847,8</w:t>
            </w:r>
          </w:p>
        </w:tc>
        <w:tc>
          <w:tcPr>
            <w:tcW w:w="643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3 889,5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3 832,2</w:t>
            </w:r>
          </w:p>
        </w:tc>
        <w:tc>
          <w:tcPr>
            <w:tcW w:w="75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3 812,2</w:t>
            </w:r>
          </w:p>
        </w:tc>
        <w:tc>
          <w:tcPr>
            <w:tcW w:w="746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3 796,1</w:t>
            </w:r>
          </w:p>
        </w:tc>
        <w:tc>
          <w:tcPr>
            <w:tcW w:w="72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3 789,2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D538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9,5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82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9,6</w:t>
            </w:r>
          </w:p>
        </w:tc>
        <w:tc>
          <w:tcPr>
            <w:tcW w:w="643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52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746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21" w:type="dxa"/>
            <w:vAlign w:val="bottom"/>
          </w:tcPr>
          <w:p w:rsidR="00092E58" w:rsidRPr="00D53888" w:rsidRDefault="00092E58" w:rsidP="00092E5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8,8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tcBorders>
              <w:bottom w:val="single" w:sz="4" w:space="0" w:color="auto"/>
            </w:tcBorders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D538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1,4</w:t>
            </w:r>
          </w:p>
        </w:tc>
      </w:tr>
    </w:tbl>
    <w:p w:rsidR="00092E58" w:rsidRPr="00D53888" w:rsidRDefault="00092E58" w:rsidP="003E3BC7">
      <w:pPr>
        <w:pStyle w:val="a6"/>
        <w:spacing w:before="0" w:after="0"/>
        <w:rPr>
          <w:rFonts w:ascii="Calibri" w:hAnsi="Calibri"/>
          <w:sz w:val="14"/>
          <w:szCs w:val="14"/>
        </w:rPr>
      </w:pPr>
      <w:r w:rsidRPr="00D53888">
        <w:rPr>
          <w:rFonts w:ascii="Calibri" w:hAnsi="Calibri"/>
          <w:sz w:val="14"/>
          <w:szCs w:val="14"/>
          <w:lang w:val="en-US"/>
        </w:rPr>
        <w:t>C</w:t>
      </w:r>
      <w:r w:rsidRPr="00D53888">
        <w:rPr>
          <w:rFonts w:ascii="Calibri" w:hAnsi="Calibri"/>
          <w:sz w:val="14"/>
          <w:szCs w:val="14"/>
        </w:rPr>
        <w:t>ontinued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650"/>
        <w:gridCol w:w="725"/>
        <w:gridCol w:w="804"/>
        <w:gridCol w:w="702"/>
        <w:gridCol w:w="788"/>
        <w:gridCol w:w="655"/>
        <w:gridCol w:w="656"/>
        <w:gridCol w:w="788"/>
        <w:gridCol w:w="787"/>
        <w:gridCol w:w="788"/>
        <w:gridCol w:w="787"/>
        <w:gridCol w:w="800"/>
      </w:tblGrid>
      <w:tr w:rsidR="00092E58" w:rsidRPr="00D53888" w:rsidTr="00263497">
        <w:trPr>
          <w:cantSplit/>
          <w:trHeight w:val="73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092E58" w:rsidRPr="00D53888" w:rsidTr="00263497">
        <w:trPr>
          <w:cantSplit/>
          <w:trHeight w:val="73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207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D538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65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4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65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72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804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65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80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65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72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804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65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80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4" w:type="dxa"/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D538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65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2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804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655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88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87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800" w:type="dxa"/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6,9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210"/>
        </w:trPr>
        <w:tc>
          <w:tcPr>
            <w:tcW w:w="1844" w:type="dxa"/>
            <w:tcBorders>
              <w:bottom w:val="single" w:sz="4" w:space="0" w:color="auto"/>
            </w:tcBorders>
          </w:tcPr>
          <w:p w:rsidR="00092E58" w:rsidRPr="00D53888" w:rsidRDefault="00092E58" w:rsidP="0026349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D538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3,8</w:t>
            </w:r>
          </w:p>
        </w:tc>
      </w:tr>
    </w:tbl>
    <w:p w:rsidR="00092E58" w:rsidRPr="00D53888" w:rsidRDefault="00092E58" w:rsidP="00092E58">
      <w:pPr>
        <w:pStyle w:val="afd"/>
        <w:ind w:firstLine="284"/>
        <w:rPr>
          <w:i/>
          <w:sz w:val="14"/>
          <w:szCs w:val="14"/>
          <w:lang w:val="en-GB"/>
        </w:rPr>
      </w:pPr>
      <w:r w:rsidRPr="00D53888">
        <w:rPr>
          <w:i/>
          <w:sz w:val="14"/>
          <w:szCs w:val="14"/>
          <w:vertAlign w:val="superscript"/>
          <w:lang w:val="kk-KZ"/>
        </w:rPr>
        <w:t>1)</w:t>
      </w:r>
      <w:r w:rsidRPr="00D53888">
        <w:rPr>
          <w:i/>
          <w:sz w:val="14"/>
          <w:szCs w:val="14"/>
          <w:lang w:val="kk-KZ"/>
        </w:rPr>
        <w:t xml:space="preserve"> According to </w:t>
      </w:r>
      <w:r w:rsidRPr="00D53888">
        <w:rPr>
          <w:i/>
          <w:sz w:val="14"/>
          <w:szCs w:val="14"/>
          <w:lang w:val="en-US"/>
        </w:rPr>
        <w:t xml:space="preserve">the </w:t>
      </w:r>
      <w:r w:rsidRPr="00D53888">
        <w:rPr>
          <w:i/>
          <w:sz w:val="14"/>
          <w:szCs w:val="14"/>
          <w:lang w:val="kk-KZ"/>
        </w:rPr>
        <w:t xml:space="preserve">National Bank of </w:t>
      </w:r>
      <w:r w:rsidRPr="00D53888">
        <w:rPr>
          <w:i/>
          <w:sz w:val="14"/>
          <w:szCs w:val="14"/>
          <w:lang w:val="en-US"/>
        </w:rPr>
        <w:t xml:space="preserve">the </w:t>
      </w:r>
      <w:r w:rsidRPr="00D53888">
        <w:rPr>
          <w:i/>
          <w:sz w:val="14"/>
          <w:szCs w:val="14"/>
          <w:lang w:val="kk-KZ"/>
        </w:rPr>
        <w:t xml:space="preserve">Republic </w:t>
      </w:r>
      <w:r w:rsidRPr="00D53888">
        <w:rPr>
          <w:i/>
          <w:sz w:val="14"/>
          <w:szCs w:val="14"/>
          <w:lang w:val="en-US"/>
        </w:rPr>
        <w:t xml:space="preserve">of </w:t>
      </w:r>
      <w:r w:rsidRPr="00D53888">
        <w:rPr>
          <w:i/>
          <w:sz w:val="14"/>
          <w:szCs w:val="14"/>
          <w:lang w:val="kk-KZ"/>
        </w:rPr>
        <w:t>Kazakhstan</w:t>
      </w:r>
      <w:r w:rsidRPr="00D53888">
        <w:rPr>
          <w:i/>
          <w:sz w:val="14"/>
          <w:szCs w:val="14"/>
          <w:lang w:val="en-GB"/>
        </w:rPr>
        <w:t>.</w:t>
      </w:r>
    </w:p>
    <w:p w:rsidR="00092E58" w:rsidRPr="00D53888" w:rsidRDefault="00092E58" w:rsidP="00092E58">
      <w:pPr>
        <w:pStyle w:val="afd"/>
        <w:ind w:firstLine="284"/>
        <w:rPr>
          <w:i/>
          <w:sz w:val="14"/>
          <w:szCs w:val="14"/>
          <w:lang w:val="kk-KZ"/>
        </w:rPr>
      </w:pPr>
      <w:r w:rsidRPr="00D53888">
        <w:rPr>
          <w:i/>
          <w:sz w:val="14"/>
          <w:szCs w:val="14"/>
          <w:vertAlign w:val="superscript"/>
          <w:lang w:val="kk-KZ"/>
        </w:rPr>
        <w:t>2)</w:t>
      </w:r>
      <w:r w:rsidRPr="00D53888">
        <w:rPr>
          <w:i/>
          <w:sz w:val="14"/>
          <w:szCs w:val="14"/>
          <w:lang w:val="en-GB"/>
        </w:rPr>
        <w:t xml:space="preserve"> </w:t>
      </w:r>
      <w:r w:rsidRPr="00D53888">
        <w:rPr>
          <w:i/>
          <w:sz w:val="14"/>
          <w:szCs w:val="14"/>
          <w:lang w:val="kk-KZ"/>
        </w:rPr>
        <w:t>Without accounts of non-residents.</w:t>
      </w:r>
      <w:r w:rsidRPr="00D53888">
        <w:rPr>
          <w:i/>
          <w:sz w:val="14"/>
          <w:szCs w:val="14"/>
          <w:lang w:val="en-GB"/>
        </w:rPr>
        <w:t xml:space="preserve"> </w:t>
      </w:r>
    </w:p>
    <w:p w:rsidR="00092E58" w:rsidRPr="00D53888" w:rsidRDefault="00092E58" w:rsidP="00092E58">
      <w:pPr>
        <w:pStyle w:val="afd"/>
        <w:ind w:firstLine="284"/>
        <w:rPr>
          <w:i/>
          <w:sz w:val="14"/>
          <w:szCs w:val="14"/>
          <w:lang w:val="en-US"/>
        </w:rPr>
      </w:pPr>
      <w:r w:rsidRPr="00D53888">
        <w:rPr>
          <w:i/>
          <w:sz w:val="14"/>
          <w:szCs w:val="14"/>
          <w:vertAlign w:val="superscript"/>
          <w:lang w:val="kk-KZ"/>
        </w:rPr>
        <w:t>3)</w:t>
      </w:r>
      <w:r w:rsidRPr="00D53888">
        <w:rPr>
          <w:i/>
          <w:sz w:val="14"/>
          <w:szCs w:val="14"/>
          <w:lang w:val="en-GB"/>
        </w:rPr>
        <w:t xml:space="preserve"> Weighted .</w:t>
      </w:r>
    </w:p>
    <w:p w:rsidR="00092E58" w:rsidRPr="00D53888" w:rsidRDefault="00092E58" w:rsidP="00092E58">
      <w:pPr>
        <w:pStyle w:val="a4"/>
        <w:spacing w:before="0"/>
        <w:ind w:left="284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D53888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D53888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:rsidR="00092E58" w:rsidRPr="00D53888" w:rsidRDefault="00092E58" w:rsidP="00092E58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D53888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D53888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D53888">
        <w:rPr>
          <w:rFonts w:ascii="Calibri" w:hAnsi="Calibri"/>
          <w:sz w:val="14"/>
          <w:szCs w:val="14"/>
          <w:lang w:val="en-US"/>
        </w:rPr>
        <w:t>t</w:t>
      </w:r>
      <w:r w:rsidRPr="00D53888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92"/>
        <w:gridCol w:w="702"/>
        <w:gridCol w:w="702"/>
        <w:gridCol w:w="701"/>
        <w:gridCol w:w="702"/>
        <w:gridCol w:w="702"/>
        <w:gridCol w:w="749"/>
        <w:gridCol w:w="750"/>
        <w:gridCol w:w="720"/>
      </w:tblGrid>
      <w:tr w:rsidR="00092E58" w:rsidRPr="00D53888" w:rsidTr="00263497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092E58" w:rsidRPr="00D53888" w:rsidTr="00263497">
        <w:trPr>
          <w:cantSplit/>
          <w:trHeight w:val="155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26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12 470,0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12 489,3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12 473,2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12 566,7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12 760,1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12 906,8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13 053,6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13 224,1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13 395,0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13 501,9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13 667,8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13 864,9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20,6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19,8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19,7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19,6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19,0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18,0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17,6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17,5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16,6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17,2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15,3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14,5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14,6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964"/>
              <w:rPr>
                <w:sz w:val="22"/>
                <w:szCs w:val="22"/>
              </w:rPr>
            </w:pPr>
            <w:r w:rsidRPr="00D53888">
              <w:rPr>
                <w:sz w:val="22"/>
                <w:szCs w:val="22"/>
              </w:rPr>
              <w:t> 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1 950,2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1 948,9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1 907,0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1 890,1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1 896,0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1 816,2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1 826,1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1 834,1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1 879,0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1 860,3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1 800,6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1 889,9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227,5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228,5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226,1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234,1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238,8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243,8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246,9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250,7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255,1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257,8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256,4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96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255,1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737,0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735,2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726,0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727,8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718,1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688,5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676,4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679,6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683,3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692,5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690,2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674,6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504,3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501,6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492,4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488,1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496,9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481,4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486,8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506,4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557,8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526,5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525,2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500,5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48,5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133,2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132,9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138,6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136,2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129,5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128,0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1 674,6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1 728,4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1 703,9</w:t>
            </w:r>
          </w:p>
        </w:tc>
        <w:tc>
          <w:tcPr>
            <w:tcW w:w="79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1 699,9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1 697,9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1 742,7</w:t>
            </w:r>
          </w:p>
        </w:tc>
        <w:tc>
          <w:tcPr>
            <w:tcW w:w="70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1 704,2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1 704,9</w:t>
            </w:r>
          </w:p>
        </w:tc>
        <w:tc>
          <w:tcPr>
            <w:tcW w:w="70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1 684,9</w:t>
            </w:r>
          </w:p>
        </w:tc>
        <w:tc>
          <w:tcPr>
            <w:tcW w:w="74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1 647,5</w:t>
            </w:r>
          </w:p>
        </w:tc>
        <w:tc>
          <w:tcPr>
            <w:tcW w:w="7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1 705,6</w:t>
            </w:r>
          </w:p>
        </w:tc>
        <w:tc>
          <w:tcPr>
            <w:tcW w:w="72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1 743,4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7 280,2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7 369,3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7 478,3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7 574,9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7 801,0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7 980,3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8 109,8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8 198,7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8 387,8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8 562,1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8 673,4</w:t>
            </w:r>
          </w:p>
        </w:tc>
      </w:tr>
    </w:tbl>
    <w:p w:rsidR="00092E58" w:rsidRPr="00D53888" w:rsidRDefault="00092E58" w:rsidP="003E3BC7">
      <w:pPr>
        <w:pStyle w:val="a6"/>
        <w:spacing w:before="0" w:after="0"/>
        <w:rPr>
          <w:rFonts w:ascii="Calibri" w:hAnsi="Calibri"/>
          <w:sz w:val="14"/>
          <w:szCs w:val="14"/>
        </w:rPr>
      </w:pPr>
      <w:r w:rsidRPr="00D53888">
        <w:rPr>
          <w:rFonts w:ascii="Calibri" w:hAnsi="Calibri"/>
          <w:sz w:val="14"/>
          <w:szCs w:val="14"/>
          <w:lang w:val="en-US"/>
        </w:rPr>
        <w:t>C</w:t>
      </w:r>
      <w:r w:rsidRPr="00D53888">
        <w:rPr>
          <w:rFonts w:ascii="Calibri" w:hAnsi="Calibri"/>
          <w:sz w:val="14"/>
          <w:szCs w:val="14"/>
        </w:rPr>
        <w:t>ontinued</w:t>
      </w:r>
    </w:p>
    <w:tbl>
      <w:tblPr>
        <w:tblW w:w="1074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08"/>
        <w:gridCol w:w="709"/>
        <w:gridCol w:w="718"/>
        <w:gridCol w:w="143"/>
        <w:gridCol w:w="656"/>
        <w:gridCol w:w="798"/>
        <w:gridCol w:w="662"/>
        <w:gridCol w:w="709"/>
        <w:gridCol w:w="708"/>
        <w:gridCol w:w="679"/>
      </w:tblGrid>
      <w:tr w:rsidR="00092E58" w:rsidRPr="00D53888" w:rsidTr="00263497">
        <w:trPr>
          <w:cantSplit/>
          <w:trHeight w:val="78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092E58" w:rsidRPr="00D53888" w:rsidTr="00263497">
        <w:trPr>
          <w:cantSplit/>
          <w:trHeight w:val="91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58" w:rsidRPr="00D53888" w:rsidRDefault="00092E58" w:rsidP="0026349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E58" w:rsidRPr="00D53888" w:rsidRDefault="00092E58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241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89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624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844" w:type="dxa"/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1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861" w:type="dxa"/>
            <w:gridSpan w:val="2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656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98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662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0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08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679" w:type="dxa"/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092E58" w:rsidRPr="00D53888" w:rsidTr="00263497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26349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:rsidR="00092E58" w:rsidRPr="00D53888" w:rsidRDefault="00092E58" w:rsidP="00092E58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092E58" w:rsidRPr="00D53888" w:rsidRDefault="00092E58" w:rsidP="00092E58">
      <w:pPr>
        <w:pStyle w:val="a4"/>
        <w:spacing w:before="0"/>
        <w:ind w:left="-284" w:firstLine="568"/>
        <w:rPr>
          <w:rFonts w:ascii="Calibri" w:hAnsi="Calibri"/>
          <w:sz w:val="14"/>
          <w:szCs w:val="14"/>
          <w:lang w:val="en-GB"/>
        </w:rPr>
      </w:pPr>
      <w:r w:rsidRPr="00D53888"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Pr="00D53888">
        <w:rPr>
          <w:rFonts w:ascii="Calibri" w:hAnsi="Calibri"/>
          <w:sz w:val="14"/>
          <w:szCs w:val="14"/>
          <w:lang w:val="kk-KZ"/>
        </w:rPr>
        <w:t xml:space="preserve">According to </w:t>
      </w:r>
      <w:r w:rsidRPr="00D53888">
        <w:rPr>
          <w:rFonts w:ascii="Calibri" w:hAnsi="Calibri"/>
          <w:sz w:val="14"/>
          <w:szCs w:val="14"/>
          <w:lang w:val="en-US"/>
        </w:rPr>
        <w:t xml:space="preserve">the </w:t>
      </w:r>
      <w:r w:rsidRPr="00D53888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D53888">
        <w:rPr>
          <w:rFonts w:ascii="Calibri" w:hAnsi="Calibri"/>
          <w:sz w:val="14"/>
          <w:szCs w:val="14"/>
          <w:lang w:val="en-US"/>
        </w:rPr>
        <w:t xml:space="preserve">the </w:t>
      </w:r>
      <w:r w:rsidRPr="00D53888">
        <w:rPr>
          <w:rFonts w:ascii="Calibri" w:hAnsi="Calibri"/>
          <w:sz w:val="14"/>
          <w:szCs w:val="14"/>
          <w:lang w:val="kk-KZ"/>
        </w:rPr>
        <w:t xml:space="preserve">Republic </w:t>
      </w:r>
      <w:r w:rsidRPr="00D53888">
        <w:rPr>
          <w:rFonts w:ascii="Calibri" w:hAnsi="Calibri"/>
          <w:sz w:val="14"/>
          <w:szCs w:val="14"/>
          <w:lang w:val="en-US"/>
        </w:rPr>
        <w:t xml:space="preserve">of </w:t>
      </w:r>
      <w:r w:rsidRPr="00D53888">
        <w:rPr>
          <w:rFonts w:ascii="Calibri" w:hAnsi="Calibri"/>
          <w:sz w:val="14"/>
          <w:szCs w:val="14"/>
          <w:lang w:val="kk-KZ"/>
        </w:rPr>
        <w:t>Kazakhstan</w:t>
      </w:r>
      <w:r w:rsidRPr="00D53888">
        <w:rPr>
          <w:rFonts w:ascii="Calibri" w:hAnsi="Calibri"/>
          <w:sz w:val="14"/>
          <w:szCs w:val="14"/>
          <w:lang w:val="en-GB"/>
        </w:rPr>
        <w:t>.</w:t>
      </w:r>
    </w:p>
    <w:p w:rsidR="00A93CC3" w:rsidRPr="00D53888" w:rsidRDefault="00A93CC3" w:rsidP="00D84BFF">
      <w:pPr>
        <w:pStyle w:val="ac"/>
        <w:spacing w:before="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D53888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97500B" w:rsidRPr="00D53888" w:rsidRDefault="0097500B" w:rsidP="005F0618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D53888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DB1946" w:rsidRPr="00D53888" w:rsidRDefault="00DB1946" w:rsidP="00DB1946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D53888">
        <w:rPr>
          <w:rFonts w:asciiTheme="minorHAnsi" w:hAnsiTheme="minorHAnsi"/>
          <w:sz w:val="14"/>
          <w:szCs w:val="14"/>
          <w:lang w:val="en-US"/>
        </w:rPr>
        <w:t>million</w:t>
      </w:r>
      <w:proofErr w:type="gramEnd"/>
      <w:r w:rsidRPr="00D53888">
        <w:rPr>
          <w:rFonts w:asciiTheme="minorHAnsi" w:hAnsiTheme="minorHAnsi"/>
          <w:sz w:val="14"/>
          <w:szCs w:val="14"/>
          <w:lang w:val="en-US"/>
        </w:rPr>
        <w:t xml:space="preserve">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DB1946" w:rsidRPr="00D53888" w:rsidTr="00FB4EB0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D53888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D53888" w:rsidRDefault="00DB1946" w:rsidP="00FB4EB0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D53888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D53888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 million tenge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D53888" w:rsidRDefault="00DB1946" w:rsidP="00FB4EB0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D53888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D53888" w:rsidRDefault="00DB1946" w:rsidP="00FB4EB0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DB1946" w:rsidRPr="00D53888" w:rsidTr="00FB4EB0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DB1946">
            <w:pPr>
              <w:pStyle w:val="af0"/>
              <w:ind w:left="-680"/>
              <w:jc w:val="left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946" w:rsidRPr="00D53888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196 835</w:t>
            </w: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lastRenderedPageBreak/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D53888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  <w:tr w:rsidR="00DB1946" w:rsidRPr="00D53888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B1946" w:rsidRPr="00D53888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D53888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D53888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1</w:t>
            </w: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788</w:t>
            </w: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D53888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D53888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D53888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D53888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</w:tbl>
    <w:p w:rsidR="00DB1946" w:rsidRPr="00D53888" w:rsidRDefault="00DB1946" w:rsidP="00DB1946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D53888">
        <w:rPr>
          <w:rFonts w:asciiTheme="minorHAnsi" w:hAnsiTheme="minorHAnsi"/>
          <w:sz w:val="14"/>
          <w:szCs w:val="14"/>
          <w:lang w:val="en-US"/>
        </w:rPr>
        <w:t>*</w:t>
      </w:r>
      <w:r w:rsidRPr="00D53888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D53888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E55324" w:rsidRPr="00D53888" w:rsidRDefault="00E55324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Cs w:val="22"/>
          <w:lang w:val="kk-KZ"/>
        </w:rPr>
      </w:pPr>
      <w:r w:rsidRPr="00D53888">
        <w:rPr>
          <w:rFonts w:asciiTheme="minorHAnsi" w:hAnsiTheme="minorHAnsi"/>
          <w:szCs w:val="22"/>
          <w:lang w:val="en-US"/>
        </w:rPr>
        <w:t>Socio-economic development of the Regions of the Republic of Kazakhstan</w:t>
      </w:r>
    </w:p>
    <w:p w:rsidR="00E55324" w:rsidRPr="00D53888" w:rsidRDefault="00E55324" w:rsidP="005F0618">
      <w:pPr>
        <w:pStyle w:val="a0"/>
        <w:ind w:firstLine="0"/>
        <w:rPr>
          <w:rFonts w:asciiTheme="minorHAnsi" w:hAnsiTheme="minorHAnsi"/>
          <w:b/>
          <w:lang w:val="en-US"/>
        </w:rPr>
      </w:pPr>
      <w:r w:rsidRPr="00D53888">
        <w:rPr>
          <w:rFonts w:asciiTheme="minorHAnsi" w:hAnsiTheme="minorHAnsi"/>
          <w:b/>
          <w:lang w:val="en-US"/>
        </w:rPr>
        <w:t xml:space="preserve">Demographic </w:t>
      </w:r>
      <w:r w:rsidRPr="00D53888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FE15E1" w:rsidRPr="00D53888" w:rsidRDefault="00FE15E1" w:rsidP="00FE15E1">
      <w:pPr>
        <w:pStyle w:val="ac"/>
        <w:tabs>
          <w:tab w:val="left" w:pos="9639"/>
        </w:tabs>
        <w:spacing w:before="0"/>
        <w:rPr>
          <w:rFonts w:asciiTheme="minorHAnsi" w:hAnsiTheme="minorHAnsi"/>
          <w:sz w:val="14"/>
          <w:szCs w:val="14"/>
          <w:lang w:val="en-US"/>
        </w:rPr>
      </w:pPr>
      <w:r w:rsidRPr="00D53888">
        <w:rPr>
          <w:rFonts w:asciiTheme="minorHAnsi" w:hAnsiTheme="minorHAnsi" w:cs="Arial"/>
          <w:sz w:val="18"/>
          <w:szCs w:val="18"/>
          <w:lang w:val="en-GB"/>
        </w:rPr>
        <w:t>Change in number of population</w:t>
      </w:r>
      <w:r w:rsidRPr="00D53888">
        <w:rPr>
          <w:rFonts w:asciiTheme="minorHAnsi" w:hAnsiTheme="minorHAnsi"/>
          <w:sz w:val="14"/>
          <w:vertAlign w:val="superscript"/>
          <w:lang w:val="en-US"/>
        </w:rPr>
        <w:t>*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268"/>
      </w:tblGrid>
      <w:tr w:rsidR="0065778C" w:rsidRPr="00D53888" w:rsidTr="003E3BC7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78C" w:rsidRPr="00D53888" w:rsidRDefault="0065778C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778C" w:rsidRPr="00D53888" w:rsidRDefault="0065778C" w:rsidP="00263497">
            <w:pPr>
              <w:pStyle w:val="a6"/>
              <w:spacing w:before="0" w:after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population as of </w:t>
            </w:r>
            <w:r w:rsidRPr="00D53888">
              <w:rPr>
                <w:rFonts w:ascii="Calibri" w:eastAsiaTheme="minorEastAsia" w:hAnsi="Calibri" w:cs="Arial"/>
                <w:sz w:val="14"/>
                <w:szCs w:val="14"/>
                <w:lang w:val="en-US" w:eastAsia="ja-JP"/>
              </w:rPr>
              <w:t>January</w:t>
            </w: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 xml:space="preserve"> 1, 20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21,</w:t>
            </w:r>
          </w:p>
          <w:p w:rsidR="0065778C" w:rsidRPr="00D53888" w:rsidRDefault="0065778C" w:rsidP="00263497">
            <w:pPr>
              <w:pStyle w:val="a6"/>
              <w:spacing w:before="0"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thousand </w:t>
            </w:r>
            <w:r w:rsidRPr="00D53888">
              <w:rPr>
                <w:rFonts w:ascii="Calibri" w:hAnsi="Calibri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65778C" w:rsidRPr="00D53888" w:rsidRDefault="0065778C" w:rsidP="00263497">
            <w:pPr>
              <w:pStyle w:val="a6"/>
              <w:spacing w:before="0" w:after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Number of population as of January 1, 2020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, </w:t>
            </w:r>
          </w:p>
          <w:p w:rsidR="0065778C" w:rsidRPr="00D53888" w:rsidRDefault="0065778C" w:rsidP="00263497">
            <w:pPr>
              <w:pStyle w:val="a6"/>
              <w:spacing w:before="0"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thousand </w:t>
            </w:r>
            <w:r w:rsidRPr="00D53888">
              <w:rPr>
                <w:rFonts w:ascii="Calibri" w:hAnsi="Calibri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5778C" w:rsidRPr="00D53888" w:rsidRDefault="0065778C" w:rsidP="00263497">
            <w:pPr>
              <w:pStyle w:val="a6"/>
              <w:spacing w:before="0" w:after="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Gross growth/decrease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, thousand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65778C" w:rsidRPr="00D53888" w:rsidRDefault="0065778C" w:rsidP="0026349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b/>
                <w:bCs/>
                <w:sz w:val="14"/>
                <w:szCs w:val="14"/>
                <w:lang w:val="en-GB"/>
              </w:rPr>
            </w:pPr>
            <w:r w:rsidRPr="00D53888">
              <w:rPr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18 877,1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18 632,2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245,0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735,5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736,7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Аktob</w:t>
            </w:r>
            <w:r w:rsidRPr="00D53888">
              <w:rPr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893,7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2 077,7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2 055,7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657,1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645,4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661,2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657,0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1 139,2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1 130,3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1 375,8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1 376,8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-1,0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864,5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868,5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-4,0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814,5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803,5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Мang</w:t>
            </w:r>
            <w:r w:rsidRPr="00D53888">
              <w:rPr>
                <w:sz w:val="14"/>
                <w:szCs w:val="14"/>
                <w:lang w:val="en-US"/>
              </w:rPr>
              <w:t>y</w:t>
            </w:r>
            <w:r w:rsidRPr="00D53888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719,6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751,0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752,3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Soltu</w:t>
            </w:r>
            <w:r w:rsidRPr="00D53888">
              <w:rPr>
                <w:sz w:val="14"/>
                <w:szCs w:val="14"/>
                <w:lang w:val="en-US"/>
              </w:rPr>
              <w:t>s</w:t>
            </w:r>
            <w:r w:rsidRPr="00D53888">
              <w:rPr>
                <w:sz w:val="14"/>
                <w:szCs w:val="14"/>
                <w:lang w:val="en-GB"/>
              </w:rPr>
              <w:t>t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543,7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548,8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-5,1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kk-KZ"/>
              </w:rPr>
            </w:pPr>
            <w:r w:rsidRPr="00D53888">
              <w:rPr>
                <w:sz w:val="14"/>
                <w:szCs w:val="14"/>
                <w:lang w:val="en-GB"/>
              </w:rPr>
              <w:t>Turk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2 044,6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2 018,1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1 363,7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1 369,6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-6,0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US"/>
              </w:rPr>
              <w:t>Nur-Sultan</w:t>
            </w:r>
            <w:r w:rsidRPr="00D53888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1 184,5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1 136,0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48,5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1 977,0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1 916,8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65778C" w:rsidRPr="00D53888" w:rsidTr="003E3BC7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78C" w:rsidRPr="00D53888" w:rsidRDefault="0065778C" w:rsidP="00263497">
            <w:pPr>
              <w:pStyle w:val="afd"/>
              <w:spacing w:line="276" w:lineRule="auto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1 074,2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1 036,1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38,0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78C" w:rsidRPr="00D53888" w:rsidRDefault="0065778C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</w:tbl>
    <w:p w:rsidR="0065778C" w:rsidRPr="00D53888" w:rsidRDefault="0065778C" w:rsidP="0065778C">
      <w:pPr>
        <w:autoSpaceDE w:val="0"/>
        <w:autoSpaceDN w:val="0"/>
        <w:adjustRightInd w:val="0"/>
        <w:ind w:firstLine="284"/>
        <w:rPr>
          <w:rFonts w:ascii="Calibri" w:hAnsi="Calibri" w:cs="Tahoma"/>
          <w:i/>
          <w:sz w:val="14"/>
          <w:szCs w:val="14"/>
        </w:rPr>
      </w:pPr>
      <w:r w:rsidRPr="00D53888">
        <w:rPr>
          <w:rFonts w:ascii="Calibri" w:hAnsi="Calibri"/>
          <w:i/>
          <w:sz w:val="14"/>
          <w:szCs w:val="14"/>
          <w:vertAlign w:val="superscript"/>
        </w:rPr>
        <w:t>*</w:t>
      </w:r>
      <w:r w:rsidRPr="00D53888">
        <w:rPr>
          <w:rFonts w:ascii="Calibri" w:hAnsi="Calibri" w:cs="Arial"/>
          <w:i/>
          <w:sz w:val="14"/>
          <w:szCs w:val="14"/>
          <w:lang w:val="en-GB"/>
        </w:rPr>
        <w:t>By the current account</w:t>
      </w:r>
      <w:r w:rsidRPr="00D53888">
        <w:rPr>
          <w:rFonts w:ascii="Calibri" w:hAnsi="Calibri"/>
          <w:b/>
          <w:i/>
          <w:sz w:val="14"/>
          <w:szCs w:val="14"/>
          <w:lang w:val="en-US"/>
        </w:rPr>
        <w:t>.</w:t>
      </w:r>
    </w:p>
    <w:p w:rsidR="00E55324" w:rsidRPr="00D53888" w:rsidRDefault="00E55324" w:rsidP="00B83E59">
      <w:pPr>
        <w:pStyle w:val="First"/>
        <w:spacing w:before="120"/>
        <w:rPr>
          <w:rFonts w:asciiTheme="minorHAnsi" w:hAnsiTheme="minorHAnsi"/>
          <w:b/>
          <w:lang w:val="en-US"/>
        </w:rPr>
      </w:pPr>
      <w:r w:rsidRPr="00D53888">
        <w:rPr>
          <w:rFonts w:asciiTheme="minorHAnsi" w:hAnsiTheme="minorHAnsi"/>
          <w:b/>
          <w:lang w:val="en-GB"/>
        </w:rPr>
        <w:t>Criminality</w:t>
      </w:r>
    </w:p>
    <w:p w:rsidR="000E6347" w:rsidRPr="00D53888" w:rsidRDefault="000E6347" w:rsidP="003E3BC7">
      <w:pPr>
        <w:pStyle w:val="ac"/>
        <w:spacing w:before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D5388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January-December</w:t>
      </w:r>
      <w:r w:rsidRPr="00D53888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D5388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D53888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D5388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0E6347" w:rsidRPr="00D53888" w:rsidRDefault="000E6347" w:rsidP="000E6347">
      <w:pPr>
        <w:pStyle w:val="a6"/>
        <w:jc w:val="left"/>
        <w:rPr>
          <w:rFonts w:asciiTheme="minorHAnsi" w:hAnsiTheme="minorHAnsi" w:cstheme="minorHAnsi"/>
          <w:lang w:val="en-US"/>
        </w:rPr>
      </w:pP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proofErr w:type="gramStart"/>
      <w:r w:rsidRPr="00D53888">
        <w:rPr>
          <w:rFonts w:asciiTheme="minorHAnsi" w:eastAsia="Calibri" w:hAnsiTheme="minorHAnsi" w:cstheme="minorHAnsi"/>
          <w:szCs w:val="16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0E6347" w:rsidRPr="00E27985" w:rsidTr="00263497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E6347" w:rsidRPr="00D53888" w:rsidRDefault="000E6347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0E6347" w:rsidRPr="00D53888" w:rsidRDefault="000E6347" w:rsidP="00263497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D538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gramStart"/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gramEnd"/>
            <w:r w:rsidRPr="00D538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0E6347" w:rsidRPr="00D53888" w:rsidTr="003E3BC7">
        <w:trPr>
          <w:trHeight w:val="35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E6347" w:rsidRPr="00D53888" w:rsidRDefault="000E6347" w:rsidP="0026349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0E6347" w:rsidRPr="00D53888" w:rsidTr="00263497">
        <w:trPr>
          <w:trHeight w:val="70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162 783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41 933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2 069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72 142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24 030</w:t>
            </w:r>
          </w:p>
        </w:tc>
      </w:tr>
      <w:tr w:rsidR="000E6347" w:rsidRPr="00D53888" w:rsidTr="00263497">
        <w:trPr>
          <w:trHeight w:val="80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7 657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1 710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3 768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902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7 130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1 823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3 435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1 020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14 960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3 754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189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4 926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2 530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4 102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1 337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1 826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533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6 928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1 770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3 274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6 197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1 826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173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2 307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1 009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12 252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3 075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282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6 389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1 419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9 137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2 582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4 156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1 014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3 927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1 191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592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4 072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1 071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1 187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624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6 002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1 729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186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2 674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800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4 973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1 000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2 273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586</w:t>
            </w:r>
          </w:p>
        </w:tc>
      </w:tr>
      <w:tr w:rsidR="000E6347" w:rsidRPr="00D53888" w:rsidTr="00263497">
        <w:trPr>
          <w:trHeight w:val="23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1 740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2 032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1 378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13 517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3 459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6 585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1 854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13 648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2 727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6 932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1 847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28 672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7 185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13 886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4 524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11 347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3 632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4 132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2 320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1 567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159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84</w:t>
            </w:r>
          </w:p>
        </w:tc>
      </w:tr>
      <w:tr w:rsidR="000E6347" w:rsidRPr="00D53888" w:rsidTr="00263497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251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150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</w:tbl>
    <w:p w:rsidR="000E6347" w:rsidRPr="00D53888" w:rsidRDefault="000E6347" w:rsidP="000E6347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D53888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D53888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0E6347" w:rsidRPr="00D53888" w:rsidRDefault="000E6347" w:rsidP="003E3BC7">
      <w:pPr>
        <w:pStyle w:val="ac"/>
        <w:spacing w:before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D5388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January-December</w:t>
      </w:r>
      <w:r w:rsidRPr="00D53888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D5388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D53888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D5388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0E6347" w:rsidRPr="00D53888" w:rsidRDefault="000E6347" w:rsidP="000E6347">
      <w:pPr>
        <w:pStyle w:val="a6"/>
        <w:jc w:val="left"/>
        <w:rPr>
          <w:rFonts w:asciiTheme="minorHAnsi" w:hAnsiTheme="minorHAnsi" w:cstheme="minorHAnsi"/>
          <w:lang w:val="en-US"/>
        </w:rPr>
      </w:pP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5388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proofErr w:type="gramStart"/>
      <w:r w:rsidRPr="00D53888">
        <w:rPr>
          <w:rFonts w:asciiTheme="minorHAnsi" w:eastAsia="Calibri" w:hAnsiTheme="minorHAnsi" w:cstheme="minorHAnsi"/>
          <w:szCs w:val="16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0E6347" w:rsidRPr="00E27985" w:rsidTr="00263497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E6347" w:rsidRPr="00D53888" w:rsidRDefault="000E6347" w:rsidP="0026349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3E3BC7">
            <w:pPr>
              <w:autoSpaceDE w:val="0"/>
              <w:autoSpaceDN w:val="0"/>
              <w:adjustRightInd w:val="0"/>
              <w:ind w:left="340" w:firstLine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0E6347" w:rsidRPr="00D53888" w:rsidRDefault="000E6347" w:rsidP="003E3BC7">
            <w:pPr>
              <w:autoSpaceDE w:val="0"/>
              <w:autoSpaceDN w:val="0"/>
              <w:adjustRightInd w:val="0"/>
              <w:ind w:left="113" w:firstLine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D538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0E6347" w:rsidRPr="00D53888" w:rsidTr="00263497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E6347" w:rsidRPr="00D53888" w:rsidRDefault="000E6347" w:rsidP="0026349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26349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gramStart"/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</w:t>
            </w:r>
            <w:proofErr w:type="gramEnd"/>
            <w:r w:rsidRPr="00D5388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conomic </w:t>
            </w: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D538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0E6347" w:rsidRPr="00D53888" w:rsidTr="00263497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bookmarkStart w:id="3" w:name="_GoBack" w:colFirst="1" w:colLast="1"/>
            <w:r w:rsidRPr="00D53888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162 783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824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235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3 162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67 111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1 294</w:t>
            </w:r>
          </w:p>
        </w:tc>
      </w:tr>
      <w:bookmarkEnd w:id="3"/>
      <w:tr w:rsidR="000E6347" w:rsidRPr="00D53888" w:rsidTr="00263497">
        <w:trPr>
          <w:trHeight w:val="108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7 657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3 399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7 130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127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3 131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14 960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190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5 660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99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4 102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1 433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6 928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2 652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spacing w:before="100" w:beforeAutospacing="1"/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6 197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2 341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12 252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275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5 814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115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9 137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179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4 499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59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lastRenderedPageBreak/>
              <w:t>К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3 927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1 437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4 072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956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6 002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2 100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</w:tr>
      <w:tr w:rsidR="000E6347" w:rsidRPr="00D53888" w:rsidTr="00263497">
        <w:trPr>
          <w:trHeight w:val="219"/>
        </w:trPr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D53888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D53888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4 973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1 963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6 000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1 691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13 517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249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6 033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13 648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250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4 687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64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28 672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14 610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240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11 347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178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4 192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208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1 567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</w:tr>
      <w:tr w:rsidR="000E6347" w:rsidRPr="00D53888" w:rsidTr="00263497">
        <w:tc>
          <w:tcPr>
            <w:tcW w:w="2325" w:type="dxa"/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0E6347" w:rsidRPr="00D53888" w:rsidTr="00263497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0E6347" w:rsidRPr="00D53888" w:rsidRDefault="000E6347" w:rsidP="000E6347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251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88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6347" w:rsidRPr="00D53888" w:rsidRDefault="000E6347" w:rsidP="000E634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0E6347" w:rsidRPr="00D53888" w:rsidRDefault="000E6347" w:rsidP="000E6347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D53888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D53888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D53888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D53888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D53888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D53888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D53888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302452" w:rsidRPr="00D53888" w:rsidRDefault="00FA1C0C" w:rsidP="00302452">
      <w:pPr>
        <w:pStyle w:val="ac"/>
        <w:spacing w:before="0" w:after="0" w:line="480" w:lineRule="auto"/>
        <w:rPr>
          <w:rFonts w:ascii="Calibri" w:hAnsi="Calibri"/>
          <w:sz w:val="18"/>
          <w:lang w:val="en-GB"/>
        </w:rPr>
      </w:pPr>
      <w:r w:rsidRPr="00D53888">
        <w:rPr>
          <w:rFonts w:asciiTheme="minorHAnsi" w:hAnsiTheme="minorHAnsi"/>
          <w:sz w:val="18"/>
          <w:lang w:val="en-GB"/>
        </w:rPr>
        <w:tab/>
      </w:r>
      <w:r w:rsidR="00302452" w:rsidRPr="00D53888">
        <w:rPr>
          <w:rFonts w:ascii="Calibri" w:hAnsi="Calibri"/>
          <w:sz w:val="18"/>
          <w:lang w:val="en-GB"/>
        </w:rPr>
        <w:t xml:space="preserve">Number of employees at large and medium-sized enterprises </w:t>
      </w:r>
      <w:proofErr w:type="gramStart"/>
      <w:r w:rsidR="00302452" w:rsidRPr="00D53888">
        <w:rPr>
          <w:rFonts w:ascii="Calibri" w:hAnsi="Calibri"/>
          <w:sz w:val="18"/>
          <w:lang w:val="en-GB"/>
        </w:rPr>
        <w:t xml:space="preserve">in  </w:t>
      </w:r>
      <w:r w:rsidR="00302452" w:rsidRPr="00D53888">
        <w:rPr>
          <w:rFonts w:ascii="Calibri" w:hAnsi="Calibri"/>
          <w:sz w:val="18"/>
          <w:szCs w:val="18"/>
          <w:lang w:val="en-GB"/>
        </w:rPr>
        <w:t>IV</w:t>
      </w:r>
      <w:proofErr w:type="gramEnd"/>
      <w:r w:rsidR="00302452" w:rsidRPr="00D53888">
        <w:rPr>
          <w:rFonts w:ascii="Calibri" w:hAnsi="Calibri"/>
          <w:sz w:val="18"/>
          <w:lang w:val="en-GB"/>
        </w:rPr>
        <w:t xml:space="preserve">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302452" w:rsidRPr="00E27985" w:rsidTr="00263497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E3BC7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IV </w:t>
            </w:r>
            <w:r w:rsidR="00302452" w:rsidRPr="00D53888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="00302452" w:rsidRPr="00D53888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D53888" w:rsidRDefault="003E3BC7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IV </w:t>
            </w:r>
            <w:r w:rsidR="00302452" w:rsidRPr="00D53888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="00302452" w:rsidRPr="00D53888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302452" w:rsidRPr="00E27985" w:rsidTr="00263497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b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2 772,6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2 599,1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137,3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129,4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155,8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146,7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175,2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92,7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162,4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90,0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255,9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243,4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128,5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121,0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125,9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145,7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139,3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66,8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302452" w:rsidRPr="00D53888" w:rsidTr="00263497">
        <w:trPr>
          <w:cantSplit/>
          <w:trHeight w:val="66"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146,0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137,9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214,7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203,2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233,6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217,7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428,6</w:t>
            </w:r>
          </w:p>
        </w:tc>
        <w:tc>
          <w:tcPr>
            <w:tcW w:w="1276" w:type="dxa"/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992" w:type="dxa"/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398,8</w:t>
            </w:r>
          </w:p>
        </w:tc>
        <w:tc>
          <w:tcPr>
            <w:tcW w:w="1417" w:type="dxa"/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96,1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135,5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123,7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</w:tbl>
    <w:p w:rsidR="00302452" w:rsidRPr="00D53888" w:rsidRDefault="00302452" w:rsidP="00B32797">
      <w:pPr>
        <w:pStyle w:val="ac"/>
        <w:tabs>
          <w:tab w:val="center" w:pos="5017"/>
          <w:tab w:val="left" w:pos="7557"/>
          <w:tab w:val="left" w:pos="8179"/>
        </w:tabs>
        <w:spacing w:before="0" w:after="0" w:line="480" w:lineRule="auto"/>
        <w:rPr>
          <w:rFonts w:ascii="Calibri" w:hAnsi="Calibri"/>
          <w:sz w:val="18"/>
          <w:lang w:val="en-GB"/>
        </w:rPr>
      </w:pPr>
      <w:r w:rsidRPr="00D53888">
        <w:rPr>
          <w:rFonts w:ascii="Calibri" w:hAnsi="Calibri"/>
          <w:sz w:val="18"/>
          <w:lang w:val="en-GB"/>
        </w:rPr>
        <w:t>Unemployment and employment support in January 20</w:t>
      </w:r>
      <w:r w:rsidRPr="00D53888">
        <w:rPr>
          <w:rFonts w:ascii="Calibri" w:hAnsi="Calibri"/>
          <w:sz w:val="18"/>
          <w:lang w:val="en-US"/>
        </w:rPr>
        <w:t>2</w:t>
      </w:r>
      <w:r w:rsidR="00C87535" w:rsidRPr="00D53888">
        <w:rPr>
          <w:rFonts w:ascii="Calibri" w:hAnsi="Calibri"/>
          <w:sz w:val="18"/>
          <w:lang w:val="en-US"/>
        </w:rPr>
        <w:t>1</w:t>
      </w:r>
      <w:r w:rsidRPr="00D53888">
        <w:rPr>
          <w:rFonts w:ascii="Calibri" w:hAnsi="Calibri"/>
          <w:sz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302452" w:rsidRPr="00E27985" w:rsidTr="00263497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Overall measures rendered on employment, unit</w:t>
            </w:r>
          </w:p>
        </w:tc>
      </w:tr>
      <w:tr w:rsidR="00302452" w:rsidRPr="00E27985" w:rsidTr="00263497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302452" w:rsidRPr="00D53888" w:rsidTr="00263497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26349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172 287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19 077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25,8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2 013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0,5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619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45,4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7 615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1 478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33,5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10 848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799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9,2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12 689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1 197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26,8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14 314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4,2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782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27,4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11 516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1 929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33,3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4 991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1 531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41,4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4 852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686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32,0</w:t>
            </w:r>
          </w:p>
        </w:tc>
      </w:tr>
      <w:tr w:rsidR="00302452" w:rsidRPr="00D53888" w:rsidTr="00263497">
        <w:trPr>
          <w:cantSplit/>
          <w:trHeight w:val="137"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12 060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1 176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19,4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9 818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3,1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814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19,8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6 051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1,5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598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29,3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5 290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641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41,7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28 312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3,4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3 620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28,0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vAlign w:val="bottom"/>
          </w:tcPr>
          <w:p w:rsidR="00302452" w:rsidRPr="00D53888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5 250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1 073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30,6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</w:tcPr>
          <w:p w:rsidR="00302452" w:rsidRPr="00D53888" w:rsidRDefault="00302452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4 779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387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20,2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</w:tcPr>
          <w:p w:rsidR="00302452" w:rsidRPr="00D53888" w:rsidRDefault="00302452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21 896</w:t>
            </w:r>
          </w:p>
        </w:tc>
        <w:tc>
          <w:tcPr>
            <w:tcW w:w="221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681</w:t>
            </w:r>
          </w:p>
        </w:tc>
        <w:tc>
          <w:tcPr>
            <w:tcW w:w="1560" w:type="dxa"/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15,1</w:t>
            </w:r>
          </w:p>
        </w:tc>
      </w:tr>
      <w:tr w:rsidR="00302452" w:rsidRPr="00D53888" w:rsidTr="0026349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302452" w:rsidRPr="00D53888" w:rsidRDefault="00302452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9 993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1 066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02452" w:rsidRPr="00D53888" w:rsidRDefault="00302452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27,3</w:t>
            </w:r>
          </w:p>
        </w:tc>
      </w:tr>
    </w:tbl>
    <w:p w:rsidR="00302452" w:rsidRPr="00D53888" w:rsidRDefault="00B32797" w:rsidP="00302452">
      <w:pPr>
        <w:pStyle w:val="a9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D53888">
        <w:rPr>
          <w:rFonts w:asciiTheme="minorHAnsi" w:hAnsiTheme="minorHAnsi"/>
          <w:i/>
          <w:sz w:val="14"/>
          <w:szCs w:val="14"/>
          <w:lang w:val="en-US"/>
        </w:rPr>
        <w:t>*Data by Ministry of L</w:t>
      </w:r>
      <w:r w:rsidR="00302452" w:rsidRPr="00D53888">
        <w:rPr>
          <w:rFonts w:asciiTheme="minorHAnsi" w:hAnsiTheme="minorHAnsi"/>
          <w:i/>
          <w:sz w:val="14"/>
          <w:szCs w:val="14"/>
          <w:lang w:val="en-US"/>
        </w:rPr>
        <w:t>abor and social protection of population of the Republic of Kazakhstan.</w:t>
      </w:r>
    </w:p>
    <w:p w:rsidR="00302452" w:rsidRPr="00D53888" w:rsidRDefault="00302452" w:rsidP="00A77706">
      <w:pPr>
        <w:pStyle w:val="ac"/>
        <w:spacing w:before="120" w:after="0" w:line="480" w:lineRule="auto"/>
        <w:rPr>
          <w:rFonts w:ascii="Calibri" w:hAnsi="Calibri"/>
          <w:lang w:val="en-US"/>
        </w:rPr>
      </w:pPr>
      <w:r w:rsidRPr="00D53888">
        <w:rPr>
          <w:rFonts w:ascii="Calibri" w:hAnsi="Calibri"/>
          <w:sz w:val="18"/>
          <w:lang w:val="en-US"/>
        </w:rPr>
        <w:t xml:space="preserve">The average monthly nominal wage of one employee in the </w:t>
      </w:r>
      <w:r w:rsidR="00B64144" w:rsidRPr="00D53888">
        <w:rPr>
          <w:rFonts w:ascii="Calibri" w:hAnsi="Calibri"/>
          <w:sz w:val="18"/>
          <w:szCs w:val="18"/>
          <w:lang w:val="en-GB"/>
        </w:rPr>
        <w:t>IV</w:t>
      </w:r>
      <w:r w:rsidRPr="00D53888">
        <w:rPr>
          <w:rFonts w:ascii="Calibri" w:hAnsi="Calibri"/>
          <w:sz w:val="18"/>
          <w:lang w:val="en-US"/>
        </w:rPr>
        <w:t xml:space="preserve"> quarter </w:t>
      </w:r>
      <w:r w:rsidRPr="00D53888">
        <w:rPr>
          <w:rFonts w:ascii="Calibri" w:hAnsi="Calibri"/>
          <w:sz w:val="18"/>
          <w:lang w:val="en-GB"/>
        </w:rPr>
        <w:t>of</w:t>
      </w:r>
      <w:r w:rsidRPr="00D53888">
        <w:rPr>
          <w:rFonts w:ascii="Calibri" w:hAnsi="Calibri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302452" w:rsidRPr="00E27985" w:rsidTr="00263497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302452" w:rsidRPr="00D53888" w:rsidRDefault="00302452" w:rsidP="00263497">
            <w:pPr>
              <w:pStyle w:val="a9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302452" w:rsidRPr="00E27985" w:rsidTr="00263497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302452" w:rsidRPr="00D53888" w:rsidRDefault="00A77706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="00302452"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302452" w:rsidRPr="00D53888" w:rsidRDefault="00A77706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="00302452"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quarter as a percentage of</w:t>
            </w:r>
          </w:p>
        </w:tc>
      </w:tr>
      <w:tr w:rsidR="00302452" w:rsidRPr="00E27985" w:rsidTr="00263497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f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302452" w:rsidRPr="00D53888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the relevant quarter of the last year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b/>
                <w:sz w:val="14"/>
                <w:szCs w:val="14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233 136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256 814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184 091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195 722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201 780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218 859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185 279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203 690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377 446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418 574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206 038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232 806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168 838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181 645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229 146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245 689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196 967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211 661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187 836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205 577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337 727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375 126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209 802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228 118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168 899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175 806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302452" w:rsidRPr="00D53888" w:rsidTr="00263497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166 742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192 371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212 972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234 414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349 649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362 804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274 414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281 259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302452" w:rsidRPr="00D53888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452" w:rsidRPr="00D53888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178 126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190 787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D53888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613B89" w:rsidRPr="00D53888" w:rsidRDefault="00613B89" w:rsidP="00B64144">
      <w:pPr>
        <w:pStyle w:val="ac"/>
        <w:tabs>
          <w:tab w:val="center" w:pos="5017"/>
          <w:tab w:val="left" w:pos="8665"/>
        </w:tabs>
        <w:spacing w:before="120" w:after="0" w:line="480" w:lineRule="auto"/>
        <w:rPr>
          <w:rFonts w:asciiTheme="minorHAnsi" w:hAnsiTheme="minorHAnsi"/>
          <w:sz w:val="18"/>
          <w:lang w:val="en-US"/>
        </w:rPr>
      </w:pPr>
      <w:r w:rsidRPr="00D53888">
        <w:rPr>
          <w:rFonts w:asciiTheme="minorHAnsi" w:hAnsiTheme="minorHAnsi"/>
          <w:sz w:val="18"/>
          <w:lang w:val="en-US"/>
        </w:rPr>
        <w:t xml:space="preserve">Index of salary </w:t>
      </w:r>
      <w:r w:rsidRPr="00D53888">
        <w:rPr>
          <w:rFonts w:asciiTheme="minorHAnsi" w:hAnsiTheme="minorHAnsi"/>
          <w:sz w:val="18"/>
          <w:szCs w:val="18"/>
          <w:lang w:val="en-US"/>
        </w:rPr>
        <w:t>in</w:t>
      </w:r>
      <w:r w:rsidRPr="00D53888">
        <w:rPr>
          <w:rFonts w:asciiTheme="minorHAnsi" w:hAnsiTheme="minorHAnsi"/>
          <w:sz w:val="18"/>
          <w:szCs w:val="18"/>
          <w:lang w:val="en-GB"/>
        </w:rPr>
        <w:t xml:space="preserve"> </w:t>
      </w:r>
      <w:r w:rsidR="00A041F4" w:rsidRPr="00D53888">
        <w:rPr>
          <w:rFonts w:asciiTheme="minorHAnsi" w:hAnsiTheme="minorHAnsi"/>
          <w:sz w:val="18"/>
          <w:szCs w:val="18"/>
          <w:lang w:val="en-US"/>
        </w:rPr>
        <w:t>IV</w:t>
      </w:r>
      <w:r w:rsidRPr="00D53888">
        <w:rPr>
          <w:rFonts w:asciiTheme="minorHAnsi" w:hAnsiTheme="minorHAnsi"/>
          <w:sz w:val="18"/>
          <w:lang w:val="en-GB"/>
        </w:rPr>
        <w:t xml:space="preserve"> quarter of 20</w:t>
      </w:r>
      <w:r w:rsidRPr="00D53888">
        <w:rPr>
          <w:rFonts w:asciiTheme="minorHAnsi" w:hAnsiTheme="minorHAnsi"/>
          <w:sz w:val="18"/>
          <w:lang w:val="kk-KZ"/>
        </w:rPr>
        <w:t>20</w:t>
      </w:r>
    </w:p>
    <w:p w:rsidR="00613B89" w:rsidRPr="00D53888" w:rsidRDefault="00613B89" w:rsidP="00302452">
      <w:pPr>
        <w:pStyle w:val="Naimenovanie"/>
        <w:spacing w:before="0" w:after="0"/>
        <w:rPr>
          <w:rFonts w:asciiTheme="minorHAnsi" w:hAnsiTheme="minorHAnsi"/>
          <w:sz w:val="18"/>
          <w:lang w:val="en-US"/>
        </w:rPr>
      </w:pPr>
      <w:r w:rsidRPr="00D53888">
        <w:rPr>
          <w:rFonts w:asciiTheme="minorHAnsi" w:hAnsiTheme="minorHAnsi"/>
          <w:sz w:val="18"/>
          <w:lang w:val="en-US"/>
        </w:rPr>
        <w:t>(</w:t>
      </w:r>
      <w:proofErr w:type="gramStart"/>
      <w:r w:rsidRPr="00D53888">
        <w:rPr>
          <w:rFonts w:asciiTheme="minorHAnsi" w:hAnsiTheme="minorHAnsi"/>
          <w:sz w:val="18"/>
          <w:lang w:val="en-US"/>
        </w:rPr>
        <w:t>small</w:t>
      </w:r>
      <w:proofErr w:type="gramEnd"/>
      <w:r w:rsidRPr="00D53888">
        <w:rPr>
          <w:rFonts w:asciiTheme="minorHAnsi" w:hAnsiTheme="minorHAnsi"/>
          <w:sz w:val="18"/>
          <w:lang w:val="en-US"/>
        </w:rPr>
        <w:t xml:space="preserve"> and medium enterprises)</w:t>
      </w:r>
    </w:p>
    <w:p w:rsidR="001E56E8" w:rsidRPr="00D53888" w:rsidRDefault="0072665B" w:rsidP="000B3228">
      <w:pPr>
        <w:pStyle w:val="Naimenovanie"/>
        <w:spacing w:before="0" w:after="0"/>
        <w:jc w:val="right"/>
        <w:rPr>
          <w:rFonts w:asciiTheme="minorHAnsi" w:hAnsiTheme="minorHAnsi"/>
          <w:b w:val="0"/>
          <w:sz w:val="18"/>
          <w:lang w:val="kk-KZ"/>
        </w:rPr>
      </w:pPr>
      <w:proofErr w:type="gramStart"/>
      <w:r w:rsidRPr="00D53888">
        <w:rPr>
          <w:rFonts w:asciiTheme="minorHAnsi" w:hAnsiTheme="minorHAnsi"/>
          <w:b w:val="0"/>
          <w:sz w:val="14"/>
          <w:lang w:val="en-US"/>
        </w:rPr>
        <w:t>the</w:t>
      </w:r>
      <w:proofErr w:type="gramEnd"/>
      <w:r w:rsidRPr="00D53888">
        <w:rPr>
          <w:rFonts w:asciiTheme="minorHAnsi" w:hAnsiTheme="minorHAnsi"/>
          <w:b w:val="0"/>
          <w:sz w:val="14"/>
          <w:lang w:val="en-US"/>
        </w:rPr>
        <w:t xml:space="preserve"> </w:t>
      </w:r>
      <w:r w:rsidR="001E56E8" w:rsidRPr="00D53888">
        <w:rPr>
          <w:rFonts w:asciiTheme="minorHAnsi" w:hAnsiTheme="minorHAnsi"/>
          <w:b w:val="0"/>
          <w:sz w:val="14"/>
          <w:lang w:val="en-US"/>
        </w:rPr>
        <w:t>relevant quarter of the last year</w:t>
      </w:r>
    </w:p>
    <w:p w:rsidR="0072665B" w:rsidRPr="00D53888" w:rsidRDefault="001F31B4" w:rsidP="000B3228">
      <w:pPr>
        <w:pStyle w:val="ac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  <w:r w:rsidRPr="00D53888">
        <w:rPr>
          <w:rFonts w:asciiTheme="minorHAnsi" w:hAnsiTheme="minorHAnsi" w:cs="Calibri"/>
          <w:noProof/>
          <w:sz w:val="20"/>
        </w:rPr>
        <w:drawing>
          <wp:inline distT="0" distB="0" distL="0" distR="0">
            <wp:extent cx="6010275" cy="51816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4C0F" w:rsidRPr="00D53888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sz w:val="20"/>
          <w:lang w:val="en-GB"/>
        </w:rPr>
      </w:pPr>
      <w:r w:rsidRPr="00D53888">
        <w:rPr>
          <w:rFonts w:asciiTheme="minorHAnsi" w:hAnsiTheme="minorHAnsi" w:cs="Calibri"/>
          <w:sz w:val="20"/>
          <w:lang w:val="en-GB"/>
        </w:rPr>
        <w:t>Pric</w:t>
      </w:r>
      <w:r w:rsidR="00E94C0F" w:rsidRPr="00D53888">
        <w:rPr>
          <w:rFonts w:asciiTheme="minorHAnsi" w:hAnsiTheme="minorHAnsi" w:cs="Calibri"/>
          <w:sz w:val="20"/>
          <w:lang w:val="en-GB"/>
        </w:rPr>
        <w:t>es statistics</w:t>
      </w:r>
    </w:p>
    <w:p w:rsidR="006377F3" w:rsidRPr="00D53888" w:rsidRDefault="006377F3" w:rsidP="00B72D25">
      <w:pPr>
        <w:pStyle w:val="aff3"/>
        <w:spacing w:before="0"/>
        <w:rPr>
          <w:rFonts w:ascii="Calibri" w:hAnsi="Calibri" w:cs="Arial"/>
          <w:sz w:val="18"/>
          <w:szCs w:val="18"/>
          <w:lang w:val="en-US"/>
        </w:rPr>
      </w:pPr>
      <w:r w:rsidRPr="00D53888">
        <w:rPr>
          <w:rFonts w:ascii="Calibri" w:hAnsi="Calibri" w:cs="Arial"/>
          <w:sz w:val="18"/>
          <w:szCs w:val="18"/>
          <w:lang w:val="en-US"/>
        </w:rPr>
        <w:t>Consumer price index in January 2021</w:t>
      </w:r>
    </w:p>
    <w:p w:rsidR="006377F3" w:rsidRPr="00D53888" w:rsidRDefault="006377F3" w:rsidP="006377F3">
      <w:pPr>
        <w:pStyle w:val="a6"/>
        <w:rPr>
          <w:rFonts w:asciiTheme="minorHAnsi" w:hAnsiTheme="minorHAnsi" w:cs="Arial"/>
          <w:sz w:val="14"/>
          <w:szCs w:val="14"/>
        </w:rPr>
      </w:pPr>
      <w:proofErr w:type="gramStart"/>
      <w:r w:rsidRPr="00D53888">
        <w:rPr>
          <w:rFonts w:asciiTheme="minorHAnsi" w:hAnsiTheme="minorHAnsi" w:cs="Arial"/>
          <w:sz w:val="14"/>
          <w:szCs w:val="14"/>
          <w:lang w:val="en-GB"/>
        </w:rPr>
        <w:t>in</w:t>
      </w:r>
      <w:proofErr w:type="gramEnd"/>
      <w:r w:rsidRPr="00D53888">
        <w:rPr>
          <w:rFonts w:asciiTheme="minorHAnsi" w:hAnsiTheme="minorHAnsi" w:cs="Arial"/>
          <w:sz w:val="14"/>
          <w:szCs w:val="14"/>
          <w:lang w:val="en-GB"/>
        </w:rPr>
        <w:t xml:space="preserve">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6377F3" w:rsidRPr="00D53888" w:rsidTr="00263497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Marketable services for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6377F3" w:rsidRPr="00D53888" w:rsidRDefault="006377F3" w:rsidP="001C794B">
            <w:pPr>
              <w:pStyle w:val="afd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6377F3" w:rsidRPr="00D53888" w:rsidRDefault="006377F3" w:rsidP="001C794B">
            <w:pPr>
              <w:pStyle w:val="afd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</w:tbl>
    <w:p w:rsidR="006377F3" w:rsidRPr="00D53888" w:rsidRDefault="006377F3" w:rsidP="00B72D25">
      <w:pPr>
        <w:pStyle w:val="ac"/>
        <w:spacing w:before="120"/>
        <w:rPr>
          <w:rFonts w:ascii="Calibri" w:hAnsi="Calibri" w:cs="Arial"/>
          <w:sz w:val="18"/>
          <w:szCs w:val="18"/>
          <w:lang w:val="en-US"/>
        </w:rPr>
      </w:pPr>
      <w:r w:rsidRPr="00D53888">
        <w:rPr>
          <w:rFonts w:ascii="Calibri" w:hAnsi="Calibri" w:cs="Arial"/>
          <w:sz w:val="18"/>
          <w:szCs w:val="18"/>
          <w:lang w:val="en-GB"/>
        </w:rPr>
        <w:t>Value of subsistence level in</w:t>
      </w:r>
      <w:r w:rsidRPr="00D53888">
        <w:rPr>
          <w:rFonts w:ascii="Calibri" w:hAnsi="Calibri" w:cs="Arial"/>
          <w:sz w:val="18"/>
          <w:szCs w:val="18"/>
          <w:lang w:val="en-US"/>
        </w:rPr>
        <w:t xml:space="preserve"> January </w:t>
      </w:r>
      <w:r w:rsidRPr="00D53888">
        <w:rPr>
          <w:rFonts w:ascii="Calibri" w:hAnsi="Calibri" w:cs="Arial"/>
          <w:sz w:val="18"/>
          <w:szCs w:val="18"/>
          <w:lang w:val="en-GB"/>
        </w:rPr>
        <w:t>20</w:t>
      </w:r>
      <w:r w:rsidRPr="00D53888">
        <w:rPr>
          <w:rFonts w:ascii="Calibri" w:hAnsi="Calibri" w:cs="Arial"/>
          <w:sz w:val="18"/>
          <w:szCs w:val="18"/>
          <w:lang w:val="en-US"/>
        </w:rPr>
        <w:t>21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6377F3" w:rsidRPr="00E27985" w:rsidTr="00263497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F3" w:rsidRPr="00D53888" w:rsidRDefault="006377F3" w:rsidP="00263497">
            <w:pPr>
              <w:pStyle w:val="a7"/>
              <w:jc w:val="right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7F3" w:rsidRPr="00D53888" w:rsidRDefault="006377F3" w:rsidP="00263497">
            <w:pPr>
              <w:pStyle w:val="a6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percent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861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868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30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588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90,3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34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181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686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30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842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254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92,3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427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049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409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38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854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114,7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296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938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033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34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287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37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269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36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044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</w:tr>
      <w:tr w:rsidR="006377F3" w:rsidRPr="00D53888" w:rsidTr="00263497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377F3" w:rsidRPr="00D53888" w:rsidRDefault="006377F3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940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</w:tr>
    </w:tbl>
    <w:p w:rsidR="006377F3" w:rsidRPr="00D53888" w:rsidRDefault="006377F3" w:rsidP="001C794B">
      <w:pPr>
        <w:pStyle w:val="ac"/>
        <w:spacing w:before="0"/>
        <w:rPr>
          <w:rFonts w:ascii="Calibri" w:hAnsi="Calibri" w:cs="Arial"/>
          <w:sz w:val="18"/>
          <w:szCs w:val="18"/>
          <w:lang w:val="en-US"/>
        </w:rPr>
      </w:pPr>
      <w:r w:rsidRPr="00D53888">
        <w:rPr>
          <w:rFonts w:ascii="Calibri" w:hAnsi="Calibri" w:cs="Arial"/>
          <w:sz w:val="18"/>
          <w:szCs w:val="18"/>
          <w:lang w:val="en-GB"/>
        </w:rPr>
        <w:t>Price index of industrial production enterprises in</w:t>
      </w:r>
      <w:r w:rsidRPr="00D53888">
        <w:rPr>
          <w:rFonts w:ascii="Calibri" w:hAnsi="Calibri" w:cs="Arial"/>
          <w:snapToGrid w:val="0"/>
          <w:sz w:val="18"/>
          <w:szCs w:val="18"/>
          <w:lang w:val="en-US"/>
        </w:rPr>
        <w:t xml:space="preserve"> </w:t>
      </w:r>
      <w:r w:rsidRPr="00D53888">
        <w:rPr>
          <w:rFonts w:ascii="Calibri" w:hAnsi="Calibri" w:cs="Arial"/>
          <w:sz w:val="18"/>
          <w:szCs w:val="18"/>
          <w:lang w:val="en-US"/>
        </w:rPr>
        <w:t xml:space="preserve">January </w:t>
      </w:r>
      <w:r w:rsidRPr="00D53888">
        <w:rPr>
          <w:rFonts w:ascii="Calibri" w:hAnsi="Calibri" w:cs="Arial"/>
          <w:sz w:val="18"/>
          <w:szCs w:val="18"/>
          <w:lang w:val="en-GB"/>
        </w:rPr>
        <w:t>20</w:t>
      </w:r>
      <w:r w:rsidRPr="00D53888">
        <w:rPr>
          <w:rFonts w:ascii="Calibri" w:hAnsi="Calibri" w:cs="Arial"/>
          <w:sz w:val="18"/>
          <w:szCs w:val="18"/>
          <w:lang w:val="en-US"/>
        </w:rPr>
        <w:t>21</w:t>
      </w:r>
    </w:p>
    <w:p w:rsidR="006377F3" w:rsidRPr="00D53888" w:rsidRDefault="006377F3" w:rsidP="006377F3">
      <w:pPr>
        <w:pStyle w:val="a6"/>
        <w:rPr>
          <w:rFonts w:asciiTheme="minorHAnsi" w:hAnsiTheme="minorHAnsi" w:cs="Arial"/>
          <w:sz w:val="14"/>
          <w:szCs w:val="14"/>
          <w:lang w:val="en-US"/>
        </w:rPr>
      </w:pPr>
      <w:r w:rsidRPr="00D53888">
        <w:rPr>
          <w:rFonts w:asciiTheme="minorHAnsi" w:hAnsiTheme="minorHAnsi" w:cs="Arial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6377F3" w:rsidRPr="00D53888" w:rsidTr="00263497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O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7F3" w:rsidRPr="00D53888" w:rsidRDefault="006377F3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Tahoma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 w:cs="Tahoma"/>
                <w:sz w:val="14"/>
                <w:szCs w:val="14"/>
              </w:rPr>
              <w:t>ndustrial services</w:t>
            </w:r>
          </w:p>
        </w:tc>
      </w:tr>
      <w:tr w:rsidR="006377F3" w:rsidRPr="00D53888" w:rsidTr="00263497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6377F3" w:rsidRPr="00D53888" w:rsidRDefault="006377F3" w:rsidP="001C794B">
            <w:pPr>
              <w:pStyle w:val="a7"/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 w:cs="Arial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</w:tr>
      <w:tr w:rsidR="006377F3" w:rsidRPr="00D53888" w:rsidTr="00263497">
        <w:trPr>
          <w:cantSplit/>
          <w:trHeight w:val="67"/>
        </w:trPr>
        <w:tc>
          <w:tcPr>
            <w:tcW w:w="10065" w:type="dxa"/>
            <w:gridSpan w:val="4"/>
          </w:tcPr>
          <w:p w:rsidR="006377F3" w:rsidRPr="00D53888" w:rsidRDefault="006377F3" w:rsidP="001C794B">
            <w:pPr>
              <w:pStyle w:val="a7"/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Shygys Kazakhstan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377F3" w:rsidRPr="00D53888" w:rsidTr="0026349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377F3" w:rsidRPr="00D53888" w:rsidRDefault="006377F3" w:rsidP="00263497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6377F3" w:rsidRPr="00D53888" w:rsidRDefault="006377F3" w:rsidP="0026349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53888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</w:tr>
    </w:tbl>
    <w:p w:rsidR="00A2119B" w:rsidRPr="00D53888" w:rsidRDefault="009B1DD5" w:rsidP="001F2CA6">
      <w:pPr>
        <w:pStyle w:val="ac"/>
        <w:pageBreakBefore/>
        <w:widowControl w:val="0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D53888">
        <w:rPr>
          <w:rFonts w:asciiTheme="minorHAnsi" w:hAnsiTheme="minorHAnsi"/>
          <w:sz w:val="20"/>
          <w:lang w:val="en-US"/>
        </w:rPr>
        <w:lastRenderedPageBreak/>
        <w:t>Investment statistics</w:t>
      </w:r>
    </w:p>
    <w:p w:rsidR="00E27A85" w:rsidRPr="00D53888" w:rsidRDefault="00E27A85" w:rsidP="001C794B">
      <w:pPr>
        <w:pStyle w:val="ac"/>
        <w:spacing w:before="0"/>
        <w:rPr>
          <w:rFonts w:ascii="Calibri" w:hAnsi="Calibri"/>
          <w:sz w:val="18"/>
          <w:szCs w:val="18"/>
          <w:lang w:val="kk-KZ"/>
        </w:rPr>
      </w:pPr>
      <w:r w:rsidRPr="00D53888">
        <w:rPr>
          <w:rFonts w:ascii="Calibri" w:hAnsi="Calibri"/>
          <w:sz w:val="18"/>
          <w:szCs w:val="18"/>
          <w:lang w:val="en-GB"/>
        </w:rPr>
        <w:t>Utilisation of fixed capital investments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119"/>
      </w:tblGrid>
      <w:tr w:rsidR="00E27A85" w:rsidRPr="00D53888" w:rsidTr="00E27A85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A85" w:rsidRPr="00D53888" w:rsidRDefault="00E27A85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A85" w:rsidRPr="00D53888" w:rsidRDefault="00E27A85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January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D53888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7A85" w:rsidRPr="00D53888" w:rsidRDefault="00E27A85" w:rsidP="00263497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D5388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2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/>
                <w:sz w:val="14"/>
                <w:szCs w:val="14"/>
              </w:rPr>
              <w:t>20</w:t>
            </w:r>
          </w:p>
        </w:tc>
      </w:tr>
      <w:tr w:rsidR="00E27A85" w:rsidRPr="00E27985" w:rsidTr="00E27A85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A85" w:rsidRPr="00D53888" w:rsidRDefault="00E27A85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A85" w:rsidRPr="00D53888" w:rsidRDefault="00E27A85" w:rsidP="0026349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A85" w:rsidRPr="00D53888" w:rsidRDefault="00E27A85" w:rsidP="0026349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A85" w:rsidRPr="00D53888" w:rsidRDefault="00E27A85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E27A85" w:rsidRPr="00D53888" w:rsidTr="00E27A85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pStyle w:val="afd"/>
              <w:ind w:firstLine="0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571 409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82,5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27 788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131,9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Аktob</w:t>
            </w:r>
            <w:r w:rsidRPr="00D53888">
              <w:rPr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26 965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19 817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199 600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56,4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19 981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54,0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11 128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42 187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142,0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28 286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150,1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16 939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166,2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Мang</w:t>
            </w:r>
            <w:r w:rsidRPr="00D53888">
              <w:rPr>
                <w:sz w:val="14"/>
                <w:szCs w:val="14"/>
                <w:lang w:val="en-US"/>
              </w:rPr>
              <w:t>y</w:t>
            </w:r>
            <w:r w:rsidRPr="00D53888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23 149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69,5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9 758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156,2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Soltu</w:t>
            </w:r>
            <w:r w:rsidRPr="00D53888">
              <w:rPr>
                <w:sz w:val="14"/>
                <w:szCs w:val="14"/>
                <w:lang w:val="en-US"/>
              </w:rPr>
              <w:t>s</w:t>
            </w:r>
            <w:r w:rsidRPr="00D53888">
              <w:rPr>
                <w:sz w:val="14"/>
                <w:szCs w:val="14"/>
                <w:lang w:val="en-GB"/>
              </w:rPr>
              <w:t>t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7 252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kk-KZ"/>
              </w:rPr>
            </w:pPr>
            <w:r w:rsidRPr="00D53888">
              <w:rPr>
                <w:sz w:val="14"/>
                <w:szCs w:val="14"/>
                <w:lang w:val="en-GB"/>
              </w:rPr>
              <w:t>Turk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24 863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359,2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19 267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53,4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35 681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45 891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8,0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E27A85" w:rsidRPr="00D53888" w:rsidTr="00E27A8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85" w:rsidRPr="00D53888" w:rsidRDefault="00E27A85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12 857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85" w:rsidRPr="00D53888" w:rsidRDefault="00E27A85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274,6</w:t>
            </w:r>
          </w:p>
        </w:tc>
      </w:tr>
    </w:tbl>
    <w:p w:rsidR="009B0F7D" w:rsidRPr="00D53888" w:rsidRDefault="009B0F7D" w:rsidP="002F1672">
      <w:pPr>
        <w:pStyle w:val="ac"/>
        <w:spacing w:before="120" w:after="120"/>
        <w:jc w:val="both"/>
        <w:rPr>
          <w:rFonts w:asciiTheme="minorHAnsi" w:hAnsiTheme="minorHAnsi" w:cs="Calibri"/>
          <w:sz w:val="20"/>
          <w:lang w:val="en-US"/>
        </w:rPr>
      </w:pPr>
      <w:r w:rsidRPr="00D53888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D53888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6D7E8F" w:rsidRPr="00D53888" w:rsidRDefault="006D7E8F" w:rsidP="001C794B">
      <w:pPr>
        <w:pStyle w:val="ac"/>
        <w:spacing w:before="0"/>
        <w:rPr>
          <w:rFonts w:ascii="Calibri" w:hAnsi="Calibri" w:cs="Arial"/>
          <w:bCs/>
          <w:sz w:val="18"/>
          <w:szCs w:val="18"/>
          <w:lang w:val="en-US"/>
        </w:rPr>
      </w:pPr>
      <w:r w:rsidRPr="00D53888">
        <w:rPr>
          <w:rFonts w:ascii="Calibri" w:hAnsi="Calibri" w:cs="Arial"/>
          <w:sz w:val="18"/>
          <w:szCs w:val="18"/>
          <w:lang w:val="en-US"/>
        </w:rPr>
        <w:t>Registered juridical persons by regions and activity</w:t>
      </w:r>
    </w:p>
    <w:p w:rsidR="006D7E8F" w:rsidRPr="00D53888" w:rsidRDefault="006D7E8F" w:rsidP="006D7E8F">
      <w:pPr>
        <w:pStyle w:val="a6"/>
        <w:spacing w:after="60"/>
        <w:rPr>
          <w:rFonts w:ascii="Calibri" w:hAnsi="Calibri" w:cs="Arial"/>
          <w:sz w:val="14"/>
          <w:szCs w:val="14"/>
          <w:lang w:val="en-US"/>
        </w:rPr>
      </w:pPr>
      <w:proofErr w:type="gramStart"/>
      <w:r w:rsidRPr="00D53888">
        <w:rPr>
          <w:rFonts w:ascii="Calibri" w:hAnsi="Calibri" w:cs="Arial"/>
          <w:sz w:val="14"/>
          <w:szCs w:val="14"/>
          <w:lang w:val="en-US"/>
        </w:rPr>
        <w:t>as</w:t>
      </w:r>
      <w:proofErr w:type="gramEnd"/>
      <w:r w:rsidRPr="00D53888">
        <w:rPr>
          <w:rFonts w:ascii="Calibri" w:hAnsi="Calibri" w:cs="Arial"/>
          <w:sz w:val="14"/>
          <w:szCs w:val="14"/>
          <w:lang w:val="en-US"/>
        </w:rPr>
        <w:t xml:space="preserve"> of 01.02.20</w:t>
      </w:r>
      <w:r w:rsidRPr="00D53888">
        <w:rPr>
          <w:rFonts w:ascii="Calibri" w:hAnsi="Calibri" w:cs="Arial"/>
          <w:sz w:val="14"/>
          <w:szCs w:val="14"/>
          <w:lang w:val="kk-KZ"/>
        </w:rPr>
        <w:t>2</w:t>
      </w:r>
      <w:r w:rsidRPr="00D53888"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6D7E8F" w:rsidRPr="00D53888" w:rsidTr="00263497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of</w:t>
            </w: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E8F" w:rsidRPr="00D53888" w:rsidRDefault="006D7E8F" w:rsidP="00263497">
            <w:pPr>
              <w:pStyle w:val="afd"/>
              <w:ind w:firstLine="0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462 945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332 517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44 011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167 882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120 624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5 991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10 986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6 682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3 556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226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Аktob</w:t>
            </w:r>
            <w:r w:rsidRPr="00D53888">
              <w:rPr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18 382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13 837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1 784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6 730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5 323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23 729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16 598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1 782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8 806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6 010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13 427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9 798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1 412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4 441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3 945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161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8 484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5 073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2 753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13 617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9 900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1 620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4 515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3 765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31 212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22 931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1 390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11 424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10 117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400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14 290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7 250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3 378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424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10 824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8 266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4 259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3 351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Мang</w:t>
            </w:r>
            <w:r w:rsidRPr="00D53888">
              <w:rPr>
                <w:sz w:val="14"/>
                <w:szCs w:val="14"/>
                <w:lang w:val="en-US"/>
              </w:rPr>
              <w:t>y</w:t>
            </w:r>
            <w:r w:rsidRPr="00D53888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15 642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11 414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976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4 805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5 633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16 687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13 272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1 166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7 244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4 862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Soltu</w:t>
            </w:r>
            <w:r w:rsidRPr="00D53888">
              <w:rPr>
                <w:sz w:val="14"/>
                <w:szCs w:val="14"/>
                <w:lang w:val="en-US"/>
              </w:rPr>
              <w:t>s</w:t>
            </w:r>
            <w:r w:rsidRPr="00D53888">
              <w:rPr>
                <w:sz w:val="14"/>
                <w:szCs w:val="14"/>
                <w:lang w:val="en-GB"/>
              </w:rPr>
              <w:t>t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10 260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8 160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5 366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2 380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186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kk-KZ"/>
              </w:rPr>
            </w:pPr>
            <w:r w:rsidRPr="00D53888">
              <w:rPr>
                <w:sz w:val="14"/>
                <w:szCs w:val="14"/>
                <w:lang w:val="en-GB"/>
              </w:rPr>
              <w:t>Turk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15 516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12 444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1 189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6 715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4 540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21 849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15 953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1 195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10 182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4 576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319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US"/>
              </w:rPr>
              <w:t>Nur-Sultan</w:t>
            </w:r>
            <w:r w:rsidRPr="00D53888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78 271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57 232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7 458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25 475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24 299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1 893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129 233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84 285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18 803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41 943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23 539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1 036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24 296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17 657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2 088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6 972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8 597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79</w:t>
            </w:r>
          </w:p>
        </w:tc>
      </w:tr>
    </w:tbl>
    <w:p w:rsidR="006D7E8F" w:rsidRPr="00D53888" w:rsidRDefault="006D7E8F" w:rsidP="00E67629">
      <w:pPr>
        <w:pStyle w:val="ac"/>
        <w:spacing w:before="120"/>
        <w:rPr>
          <w:rFonts w:ascii="Calibri" w:hAnsi="Calibri" w:cs="Arial"/>
          <w:bCs/>
          <w:sz w:val="18"/>
          <w:szCs w:val="18"/>
          <w:lang w:val="kk-KZ"/>
        </w:rPr>
      </w:pPr>
      <w:r w:rsidRPr="00D53888">
        <w:rPr>
          <w:rFonts w:ascii="Calibri" w:hAnsi="Calibri" w:cs="Arial"/>
          <w:sz w:val="18"/>
          <w:szCs w:val="18"/>
          <w:lang w:val="en-US"/>
        </w:rPr>
        <w:t>Registered juridical persons by regions and</w:t>
      </w:r>
      <w:r w:rsidRPr="00D53888">
        <w:rPr>
          <w:rFonts w:ascii="Calibri" w:hAnsi="Calibri" w:cs="Arial"/>
          <w:bCs/>
          <w:sz w:val="18"/>
          <w:szCs w:val="18"/>
          <w:lang w:val="en-US"/>
        </w:rPr>
        <w:t xml:space="preserve"> ownership’s forms</w:t>
      </w:r>
    </w:p>
    <w:p w:rsidR="006D7E8F" w:rsidRPr="00D53888" w:rsidRDefault="006D7E8F" w:rsidP="006D7E8F">
      <w:pPr>
        <w:pStyle w:val="a6"/>
        <w:spacing w:after="60"/>
        <w:rPr>
          <w:rFonts w:ascii="Calibri" w:hAnsi="Calibri" w:cs="Arial"/>
          <w:sz w:val="14"/>
          <w:szCs w:val="14"/>
          <w:lang w:val="en-US"/>
        </w:rPr>
      </w:pPr>
      <w:proofErr w:type="gramStart"/>
      <w:r w:rsidRPr="00D53888">
        <w:rPr>
          <w:rFonts w:ascii="Calibri" w:hAnsi="Calibri" w:cs="Arial"/>
          <w:sz w:val="14"/>
          <w:szCs w:val="14"/>
          <w:lang w:val="en-US"/>
        </w:rPr>
        <w:t>as</w:t>
      </w:r>
      <w:proofErr w:type="gramEnd"/>
      <w:r w:rsidRPr="00D53888">
        <w:rPr>
          <w:rFonts w:ascii="Calibri" w:hAnsi="Calibri" w:cs="Arial"/>
          <w:sz w:val="14"/>
          <w:szCs w:val="14"/>
          <w:lang w:val="en-US"/>
        </w:rPr>
        <w:t xml:space="preserve"> of 01.02.20</w:t>
      </w:r>
      <w:r w:rsidRPr="00D53888">
        <w:rPr>
          <w:rFonts w:ascii="Calibri" w:hAnsi="Calibri" w:cs="Arial"/>
          <w:sz w:val="14"/>
          <w:szCs w:val="14"/>
          <w:lang w:val="kk-KZ"/>
        </w:rPr>
        <w:t>2</w:t>
      </w:r>
      <w:r w:rsidRPr="00D53888"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6D7E8F" w:rsidRPr="00E27985" w:rsidTr="00263497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Of</w:t>
            </w: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which</w:t>
            </w: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6D7E8F" w:rsidRPr="00E27985" w:rsidTr="0026349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7E8F" w:rsidRPr="00D53888" w:rsidRDefault="006D7E8F" w:rsidP="00263497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E8F" w:rsidRPr="00D53888" w:rsidRDefault="006D7E8F" w:rsidP="00263497">
            <w:pPr>
              <w:pStyle w:val="afd"/>
              <w:ind w:firstLine="0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462 945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25 375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408 995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672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11 084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28 575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2 056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11 832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414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Аktob</w:t>
            </w:r>
            <w:r w:rsidRPr="00D53888">
              <w:rPr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18 382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1 501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16 110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771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23 729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2 306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20 820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603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13 427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1 026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701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1 357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9 473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578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13 617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1 623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10 855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1 139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31 212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1 967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27 871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1 374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14 290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1 852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11 557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881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10 824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1 281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9 427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Мang</w:t>
            </w:r>
            <w:r w:rsidRPr="00D53888">
              <w:rPr>
                <w:sz w:val="14"/>
                <w:szCs w:val="14"/>
                <w:lang w:val="en-US"/>
              </w:rPr>
              <w:t>y</w:t>
            </w:r>
            <w:r w:rsidRPr="00D53888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15 642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13 979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854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16 687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1 313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14 746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628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Soltu</w:t>
            </w:r>
            <w:r w:rsidRPr="00D53888">
              <w:rPr>
                <w:sz w:val="14"/>
                <w:szCs w:val="14"/>
                <w:lang w:val="en-US"/>
              </w:rPr>
              <w:t>s</w:t>
            </w:r>
            <w:r w:rsidRPr="00D53888">
              <w:rPr>
                <w:sz w:val="14"/>
                <w:szCs w:val="14"/>
                <w:lang w:val="en-GB"/>
              </w:rPr>
              <w:t>t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10 260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1 435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8 214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611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kk-KZ"/>
              </w:rPr>
            </w:pPr>
            <w:r w:rsidRPr="00D53888">
              <w:rPr>
                <w:sz w:val="14"/>
                <w:szCs w:val="14"/>
                <w:lang w:val="en-GB"/>
              </w:rPr>
              <w:t>Turk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15 516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2 342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13 034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21 849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18 962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445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US"/>
              </w:rPr>
              <w:t>Nur-Sultan</w:t>
            </w:r>
            <w:r w:rsidRPr="00D53888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78 271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72 668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1 779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4 883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129 233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1 073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114 897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4 560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13 263</w:t>
            </w:r>
          </w:p>
        </w:tc>
      </w:tr>
      <w:tr w:rsidR="006D7E8F" w:rsidRPr="00D53888" w:rsidTr="00263497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D7E8F" w:rsidRPr="00D53888" w:rsidRDefault="006D7E8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24 296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543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22 850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499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D7E8F" w:rsidRPr="00D53888" w:rsidRDefault="006D7E8F" w:rsidP="006D7E8F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53888">
              <w:rPr>
                <w:rFonts w:asciiTheme="minorHAnsi" w:hAnsiTheme="minorHAnsi" w:cstheme="minorHAnsi"/>
                <w:sz w:val="14"/>
                <w:szCs w:val="14"/>
              </w:rPr>
              <w:t>903</w:t>
            </w:r>
          </w:p>
        </w:tc>
      </w:tr>
    </w:tbl>
    <w:p w:rsidR="007909CE" w:rsidRPr="00D53888" w:rsidRDefault="00F90EF4" w:rsidP="001F2CA6">
      <w:pPr>
        <w:pStyle w:val="ac"/>
        <w:pageBreakBefore/>
        <w:widowControl w:val="0"/>
        <w:spacing w:before="120" w:after="120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D53888">
        <w:rPr>
          <w:rFonts w:asciiTheme="minorHAnsi" w:hAnsiTheme="minorHAnsi"/>
          <w:sz w:val="20"/>
          <w:lang w:val="en-US"/>
        </w:rPr>
        <w:lastRenderedPageBreak/>
        <w:t xml:space="preserve">Domestic trade </w:t>
      </w:r>
      <w:r w:rsidRPr="00D53888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8E3605" w:rsidRPr="00D53888" w:rsidRDefault="008E3605" w:rsidP="001C794B">
      <w:pPr>
        <w:pStyle w:val="ac"/>
        <w:spacing w:before="0" w:after="0" w:line="480" w:lineRule="auto"/>
        <w:rPr>
          <w:rFonts w:ascii="Calibri" w:hAnsi="Calibri" w:cs="Arial"/>
          <w:sz w:val="18"/>
          <w:szCs w:val="18"/>
          <w:lang w:val="en-US"/>
        </w:rPr>
      </w:pPr>
      <w:r w:rsidRPr="00D53888">
        <w:rPr>
          <w:rFonts w:ascii="Calibri" w:hAnsi="Calibri" w:cs="Arial"/>
          <w:sz w:val="18"/>
          <w:szCs w:val="18"/>
          <w:lang w:val="en-US"/>
        </w:rPr>
        <w:t>The volume of sales of goods in January</w:t>
      </w:r>
      <w:r w:rsidRPr="00D53888">
        <w:rPr>
          <w:rFonts w:ascii="Calibri" w:hAnsi="Calibri" w:cs="Arial"/>
          <w:b w:val="0"/>
          <w:sz w:val="18"/>
          <w:szCs w:val="18"/>
          <w:lang w:val="en-US"/>
        </w:rPr>
        <w:t xml:space="preserve"> </w:t>
      </w:r>
      <w:r w:rsidRPr="00D53888">
        <w:rPr>
          <w:rFonts w:ascii="Calibri" w:hAnsi="Calibri" w:cs="Arial"/>
          <w:sz w:val="18"/>
          <w:szCs w:val="18"/>
          <w:lang w:val="en-US"/>
        </w:rPr>
        <w:t>2021</w:t>
      </w:r>
    </w:p>
    <w:p w:rsidR="008E3605" w:rsidRPr="00D53888" w:rsidRDefault="008E3605" w:rsidP="008E3605">
      <w:pPr>
        <w:ind w:firstLine="0"/>
        <w:rPr>
          <w:rFonts w:ascii="Calibri" w:hAnsi="Calibri"/>
          <w:sz w:val="14"/>
          <w:szCs w:val="14"/>
          <w:lang w:val="en-US"/>
        </w:rPr>
      </w:pPr>
    </w:p>
    <w:tbl>
      <w:tblPr>
        <w:tblpPr w:leftFromText="180" w:rightFromText="180" w:vertAnchor="text" w:horzAnchor="margin" w:tblpXSpec="center" w:tblpY="-88"/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2079"/>
        <w:gridCol w:w="3439"/>
      </w:tblGrid>
      <w:tr w:rsidR="008E3605" w:rsidRPr="00E27985" w:rsidTr="008E3605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8E3605" w:rsidRPr="00D53888" w:rsidRDefault="008E3605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3969" w:type="dxa"/>
            <w:gridSpan w:val="2"/>
            <w:tcBorders>
              <w:bottom w:val="nil"/>
            </w:tcBorders>
            <w:vAlign w:val="center"/>
          </w:tcPr>
          <w:p w:rsidR="008E3605" w:rsidRPr="00D53888" w:rsidRDefault="008E3605" w:rsidP="0026349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3439" w:type="dxa"/>
            <w:vMerge w:val="restart"/>
            <w:tcBorders>
              <w:right w:val="nil"/>
            </w:tcBorders>
            <w:shd w:val="clear" w:color="auto" w:fill="auto"/>
          </w:tcPr>
          <w:p w:rsidR="008E3605" w:rsidRPr="00D53888" w:rsidRDefault="008E3605" w:rsidP="001C794B">
            <w:pPr>
              <w:spacing w:before="240"/>
              <w:ind w:left="567"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Volume of wholesale trade,million tenge</w:t>
            </w:r>
          </w:p>
        </w:tc>
      </w:tr>
      <w:tr w:rsidR="008E3605" w:rsidRPr="00E27985" w:rsidTr="008E3605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8E3605" w:rsidRPr="00D53888" w:rsidRDefault="008E3605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8E3605" w:rsidRPr="00D53888" w:rsidRDefault="008E3605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volume of retail trade,</w:t>
            </w:r>
          </w:p>
          <w:p w:rsidR="008E3605" w:rsidRPr="00D53888" w:rsidRDefault="008E3605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million tenge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center"/>
          </w:tcPr>
          <w:p w:rsidR="008E3605" w:rsidRPr="00D53888" w:rsidRDefault="008E3605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3439" w:type="dxa"/>
            <w:vMerge/>
            <w:tcBorders>
              <w:right w:val="nil"/>
            </w:tcBorders>
            <w:shd w:val="clear" w:color="auto" w:fill="auto"/>
          </w:tcPr>
          <w:p w:rsidR="008E3605" w:rsidRPr="00D53888" w:rsidRDefault="008E3605" w:rsidP="00263497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8E3605" w:rsidRPr="00D53888" w:rsidTr="008E3605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789 372,1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95,4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1 582 081,4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17 292,0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91,2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24 141,9</w:t>
            </w:r>
          </w:p>
        </w:tc>
      </w:tr>
      <w:tr w:rsidR="008E3605" w:rsidRPr="00D53888" w:rsidTr="008E3605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37 622,0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95,8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62 425,0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31 819,0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99,4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31 644,0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22 950,5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97,0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192 498,2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24 529,0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97,3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23 024,1</w:t>
            </w:r>
          </w:p>
        </w:tc>
      </w:tr>
      <w:tr w:rsidR="008E3605" w:rsidRPr="00D53888" w:rsidTr="008E3605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23 453,0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95,6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13 910,2</w:t>
            </w:r>
          </w:p>
        </w:tc>
      </w:tr>
      <w:tr w:rsidR="008E3605" w:rsidRPr="00D53888" w:rsidTr="008E3605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77 253,7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96,1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63 402,6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24 074,6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96,7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33 922,6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20 338,4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96,2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12 614,9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14 201,2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99,8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14 528,0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26 870,2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93,1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23 014,7</w:t>
            </w:r>
          </w:p>
        </w:tc>
      </w:tr>
      <w:tr w:rsidR="008E3605" w:rsidRPr="00D53888" w:rsidTr="008E3605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16 199,1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91,1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21 522,0</w:t>
            </w:r>
          </w:p>
        </w:tc>
      </w:tr>
      <w:tr w:rsidR="008E3605" w:rsidRPr="00D53888" w:rsidTr="008E3605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9 985,9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95,2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5 966,9</w:t>
            </w:r>
          </w:p>
        </w:tc>
      </w:tr>
      <w:tr w:rsidR="008E3605" w:rsidRPr="00D53888" w:rsidTr="008E3605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71 849,6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99,4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36 974,2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87 319,0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97,8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298 195,2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255 316,3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92,7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683 832,2</w:t>
            </w:r>
          </w:p>
        </w:tc>
      </w:tr>
      <w:tr w:rsidR="008E3605" w:rsidRPr="00D53888" w:rsidTr="008E3605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3605" w:rsidRPr="00D53888" w:rsidRDefault="008E3605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28 298,6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 xml:space="preserve">   97,9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3605" w:rsidRPr="00D53888" w:rsidRDefault="008E3605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40 464,8</w:t>
            </w:r>
          </w:p>
        </w:tc>
      </w:tr>
    </w:tbl>
    <w:p w:rsidR="005F2AEC" w:rsidRPr="00D53888" w:rsidRDefault="00F90EF4" w:rsidP="001C794B">
      <w:pPr>
        <w:pStyle w:val="ac"/>
        <w:spacing w:before="0" w:after="0"/>
        <w:jc w:val="both"/>
        <w:rPr>
          <w:rFonts w:asciiTheme="minorHAnsi" w:hAnsiTheme="minorHAnsi"/>
          <w:sz w:val="20"/>
          <w:lang w:val="en-US"/>
        </w:rPr>
      </w:pPr>
      <w:r w:rsidRPr="00D53888">
        <w:rPr>
          <w:rFonts w:asciiTheme="minorHAnsi" w:hAnsiTheme="minorHAnsi"/>
          <w:sz w:val="20"/>
          <w:lang w:val="en-US"/>
        </w:rPr>
        <w:t>Agriculture, forestry</w:t>
      </w:r>
      <w:r w:rsidR="00285563" w:rsidRPr="00D53888">
        <w:rPr>
          <w:rFonts w:asciiTheme="minorHAnsi" w:hAnsiTheme="minorHAnsi"/>
          <w:sz w:val="20"/>
          <w:lang w:val="en-US"/>
        </w:rPr>
        <w:t>, hunting</w:t>
      </w:r>
      <w:r w:rsidRPr="00D53888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D53888" w:rsidRPr="00D53888" w:rsidRDefault="00D53888" w:rsidP="00D53888">
      <w:pPr>
        <w:pStyle w:val="ac"/>
        <w:spacing w:before="120" w:line="360" w:lineRule="auto"/>
        <w:rPr>
          <w:rFonts w:ascii="Calibri" w:hAnsi="Calibri"/>
          <w:sz w:val="18"/>
          <w:szCs w:val="18"/>
          <w:lang w:val="en-US"/>
        </w:rPr>
      </w:pPr>
      <w:r w:rsidRPr="00D53888">
        <w:rPr>
          <w:rFonts w:ascii="Calibri" w:hAnsi="Calibri"/>
          <w:sz w:val="18"/>
          <w:szCs w:val="18"/>
          <w:lang w:val="en-GB"/>
        </w:rPr>
        <w:t>Number of livestock and poultry as of February</w:t>
      </w:r>
      <w:r w:rsidRPr="00D53888">
        <w:rPr>
          <w:rFonts w:ascii="Calibri" w:hAnsi="Calibri"/>
          <w:sz w:val="18"/>
          <w:szCs w:val="18"/>
          <w:lang w:val="en-US"/>
        </w:rPr>
        <w:t xml:space="preserve"> </w:t>
      </w:r>
      <w:r w:rsidRPr="00D53888">
        <w:rPr>
          <w:rFonts w:ascii="Calibri" w:hAnsi="Calibri"/>
          <w:sz w:val="18"/>
          <w:szCs w:val="18"/>
          <w:lang w:val="en-GB"/>
        </w:rPr>
        <w:t xml:space="preserve">1, </w:t>
      </w:r>
      <w:r w:rsidRPr="00D53888">
        <w:rPr>
          <w:rFonts w:ascii="Calibri" w:hAnsi="Calibri"/>
          <w:sz w:val="18"/>
          <w:szCs w:val="18"/>
          <w:lang w:val="en-US"/>
        </w:rPr>
        <w:t>2021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D53888" w:rsidRPr="00D53888" w:rsidTr="003A55E7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D53888" w:rsidRPr="00D53888" w:rsidTr="003A55E7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D53888" w:rsidRPr="00D53888" w:rsidTr="003A55E7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 01.02.20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02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02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</w:tr>
      <w:tr w:rsidR="00D53888" w:rsidRPr="00D53888" w:rsidTr="003A55E7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7 950,4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2 892,8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4 292,7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471,8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1 082,8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468,1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327,2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466,9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460,8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1 129,2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496,3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2 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53888" w:rsidRPr="00D53888" w:rsidTr="003A55E7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4 022,1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2 128,7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323,8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330,9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440,1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581,6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53888" w:rsidRPr="00D53888" w:rsidTr="003A55E7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17 699,7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7 515,2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9 248,5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3 237,6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1 728,0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1 365,3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2 796,3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1 512,7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1 205,2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473,8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387,8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409,7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352,4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4 278,8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1 042,6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2 890,8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722,3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628,5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D53888" w:rsidRPr="00D53888" w:rsidTr="003A55E7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1 579,1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</w:tr>
      <w:tr w:rsidR="00D53888" w:rsidRPr="00D53888" w:rsidTr="003A55E7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61,4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30,4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</w:tr>
      <w:tr w:rsidR="00D53888" w:rsidRPr="00D53888" w:rsidTr="003A55E7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3 093,4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1 488,0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1 409,3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301,3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53888" w:rsidRPr="00D53888" w:rsidTr="003A55E7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148,6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71,6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color w:val="FF0000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4,3 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159,3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248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53888" w:rsidRPr="00D53888" w:rsidTr="003A55E7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lastRenderedPageBreak/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43 342,8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11 846,6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9 222,1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1 213,6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602,6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10 286,5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1 265,4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1 437,5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1 758,4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920,5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3 307,1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380,3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4 271,2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2 424,3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1 712,0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493,6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3 124,0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1 628,0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2 058,6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1 339,4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3 409,8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52,7 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46 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1 089,1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129,7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76,3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393,6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196,4</w:t>
            </w:r>
          </w:p>
        </w:tc>
      </w:tr>
    </w:tbl>
    <w:p w:rsidR="00D53888" w:rsidRPr="00D53888" w:rsidRDefault="00D53888" w:rsidP="00D53888">
      <w:pPr>
        <w:pStyle w:val="ac"/>
        <w:pageBreakBefore/>
        <w:spacing w:line="480" w:lineRule="auto"/>
        <w:rPr>
          <w:rFonts w:ascii="Calibri" w:hAnsi="Calibri"/>
          <w:sz w:val="18"/>
          <w:szCs w:val="18"/>
          <w:lang w:val="en-US"/>
        </w:rPr>
      </w:pPr>
      <w:r w:rsidRPr="00D53888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 2021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D53888" w:rsidRPr="00D53888" w:rsidTr="003A55E7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888" w:rsidRPr="00D53888" w:rsidRDefault="00D53888" w:rsidP="003A55E7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888" w:rsidRPr="00D53888" w:rsidRDefault="00D53888" w:rsidP="003A55E7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 January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june 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 January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888" w:rsidRPr="00D53888" w:rsidRDefault="00D53888" w:rsidP="003A55E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 January 2020</w:t>
            </w:r>
          </w:p>
        </w:tc>
      </w:tr>
      <w:tr w:rsidR="00D53888" w:rsidRPr="00E27985" w:rsidTr="003A55E7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255,5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45,6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174,5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16,1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5,8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53,1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36,2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17,1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13,2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10,8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17,5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9,5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19,6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10,2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43,5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39,7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37,4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22,3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</w:tr>
      <w:tr w:rsidR="00D53888" w:rsidRPr="00D53888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417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382" w:type="dxa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53888" w:rsidRPr="00D53888" w:rsidTr="003A55E7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Egs*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2 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D53888">
              <w:rPr>
                <w:rFonts w:ascii="Calibri" w:hAnsi="Calibri" w:cs="Calibri"/>
                <w:sz w:val="14"/>
                <w:szCs w:val="14"/>
              </w:rPr>
              <w:t xml:space="preserve">2 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57,1</w:t>
            </w:r>
          </w:p>
        </w:tc>
      </w:tr>
      <w:tr w:rsidR="00D53888" w:rsidRPr="00D53888" w:rsidTr="003A55E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888" w:rsidRPr="00D53888" w:rsidRDefault="00D53888" w:rsidP="003A55E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3888" w:rsidRPr="00D53888" w:rsidRDefault="00D53888" w:rsidP="003A55E7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D53888" w:rsidRPr="00D53888" w:rsidRDefault="00D53888" w:rsidP="00D53888">
      <w:pPr>
        <w:pStyle w:val="a4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D53888">
        <w:rPr>
          <w:rFonts w:ascii="Calibri" w:hAnsi="Calibri" w:cs="Arial"/>
          <w:sz w:val="14"/>
          <w:szCs w:val="14"/>
          <w:lang w:val="en-GB"/>
        </w:rPr>
        <w:t>* Million</w:t>
      </w:r>
      <w:r w:rsidRPr="00D53888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F567E5" w:rsidRPr="00D53888" w:rsidRDefault="00F567E5" w:rsidP="00FB51FE">
      <w:pPr>
        <w:pStyle w:val="a0"/>
        <w:pageBreakBefore/>
        <w:widowControl w:val="0"/>
        <w:spacing w:before="120" w:after="120"/>
        <w:ind w:firstLine="0"/>
        <w:rPr>
          <w:rFonts w:asciiTheme="minorHAnsi" w:hAnsiTheme="minorHAnsi"/>
          <w:b/>
          <w:lang w:val="en-US"/>
        </w:rPr>
      </w:pPr>
      <w:r w:rsidRPr="00D53888">
        <w:rPr>
          <w:rFonts w:asciiTheme="minorHAnsi" w:hAnsiTheme="minorHAnsi" w:cs="Calibri"/>
          <w:b/>
          <w:lang w:val="en-US"/>
        </w:rPr>
        <w:lastRenderedPageBreak/>
        <w:t xml:space="preserve">Industrial production </w:t>
      </w:r>
      <w:r w:rsidRPr="00D53888">
        <w:rPr>
          <w:rFonts w:asciiTheme="minorHAnsi" w:hAnsiTheme="minorHAnsi"/>
          <w:b/>
          <w:lang w:val="en-US"/>
        </w:rPr>
        <w:t>statistics</w:t>
      </w:r>
    </w:p>
    <w:p w:rsidR="0085122F" w:rsidRPr="00D53888" w:rsidRDefault="0085122F" w:rsidP="0085122F">
      <w:pPr>
        <w:pStyle w:val="ac"/>
        <w:shd w:val="clear" w:color="auto" w:fill="FFFFFF"/>
        <w:rPr>
          <w:rFonts w:ascii="Calibri" w:hAnsi="Calibri"/>
          <w:sz w:val="18"/>
          <w:szCs w:val="18"/>
        </w:rPr>
      </w:pPr>
      <w:r w:rsidRPr="00D53888">
        <w:rPr>
          <w:rFonts w:ascii="Calibri" w:hAnsi="Calibri"/>
          <w:sz w:val="18"/>
          <w:szCs w:val="18"/>
          <w:lang w:val="en-US"/>
        </w:rPr>
        <w:t>Industrial</w:t>
      </w:r>
      <w:r w:rsidRPr="00D53888">
        <w:rPr>
          <w:rFonts w:ascii="Calibri" w:hAnsi="Calibri"/>
          <w:sz w:val="18"/>
          <w:szCs w:val="18"/>
        </w:rPr>
        <w:t xml:space="preserve"> </w:t>
      </w:r>
      <w:r w:rsidRPr="00D53888">
        <w:rPr>
          <w:rFonts w:ascii="Calibri" w:hAnsi="Calibri"/>
          <w:sz w:val="18"/>
          <w:szCs w:val="18"/>
          <w:lang w:val="en-US"/>
        </w:rPr>
        <w:t>production</w:t>
      </w:r>
    </w:p>
    <w:tbl>
      <w:tblPr>
        <w:tblW w:w="1029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3544"/>
        <w:gridCol w:w="4394"/>
      </w:tblGrid>
      <w:tr w:rsidR="0085122F" w:rsidRPr="00D53888" w:rsidTr="0085122F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85122F" w:rsidRPr="00D53888" w:rsidRDefault="0085122F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center"/>
          </w:tcPr>
          <w:p w:rsidR="0085122F" w:rsidRPr="00D53888" w:rsidRDefault="0085122F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Volume of output at the current prices of enterprises, million tenge</w:t>
            </w: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4394" w:type="dxa"/>
            <w:tcBorders>
              <w:bottom w:val="single" w:sz="4" w:space="0" w:color="auto"/>
              <w:right w:val="nil"/>
            </w:tcBorders>
            <w:vAlign w:val="center"/>
          </w:tcPr>
          <w:p w:rsidR="0085122F" w:rsidRPr="00D53888" w:rsidRDefault="0085122F" w:rsidP="00263497">
            <w:pPr>
              <w:pStyle w:val="a7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85122F" w:rsidRPr="00D53888" w:rsidTr="0085122F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5122F" w:rsidRPr="00D53888" w:rsidRDefault="0085122F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2F" w:rsidRPr="00D53888" w:rsidRDefault="0085122F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122F" w:rsidRPr="00D53888" w:rsidRDefault="0085122F" w:rsidP="0085122F">
            <w:pPr>
              <w:pStyle w:val="a7"/>
              <w:pBdr>
                <w:right w:val="single" w:sz="4" w:space="4" w:color="auto"/>
              </w:pBdr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</w:t>
            </w:r>
          </w:p>
          <w:p w:rsidR="0085122F" w:rsidRPr="00D53888" w:rsidRDefault="0085122F" w:rsidP="00263497">
            <w:pPr>
              <w:pStyle w:val="a7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Calibri"/>
                <w:sz w:val="14"/>
                <w:szCs w:val="14"/>
                <w:lang w:val="en-US"/>
              </w:rPr>
              <w:t>to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2020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pStyle w:val="afd"/>
              <w:ind w:firstLine="0"/>
              <w:rPr>
                <w:b/>
                <w:sz w:val="14"/>
                <w:szCs w:val="14"/>
                <w:lang w:val="en-GB"/>
              </w:rPr>
            </w:pPr>
            <w:r w:rsidRPr="00D53888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2 435 435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81 597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Аktob</w:t>
            </w:r>
            <w:r w:rsidRPr="00D53888">
              <w:rPr>
                <w:sz w:val="14"/>
                <w:szCs w:val="14"/>
              </w:rPr>
              <w:t>е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142 653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83 743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</w:rPr>
            </w:pPr>
            <w:r w:rsidRPr="00D53888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523 557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82,3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207 436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43 746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286 623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153 349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49 170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Мang</w:t>
            </w:r>
            <w:r w:rsidRPr="00D53888">
              <w:rPr>
                <w:sz w:val="14"/>
                <w:szCs w:val="14"/>
                <w:lang w:val="en-US"/>
              </w:rPr>
              <w:t>y</w:t>
            </w:r>
            <w:r w:rsidRPr="00D53888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185 899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190 807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Soltu</w:t>
            </w:r>
            <w:r w:rsidRPr="00D53888">
              <w:rPr>
                <w:sz w:val="14"/>
                <w:szCs w:val="14"/>
                <w:lang w:val="en-US"/>
              </w:rPr>
              <w:t>s</w:t>
            </w:r>
            <w:r w:rsidRPr="00D53888">
              <w:rPr>
                <w:sz w:val="14"/>
                <w:szCs w:val="14"/>
                <w:lang w:val="en-GB"/>
              </w:rPr>
              <w:t>t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22 399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kk-KZ"/>
              </w:rPr>
            </w:pPr>
            <w:r w:rsidRPr="00D53888">
              <w:rPr>
                <w:sz w:val="14"/>
                <w:szCs w:val="14"/>
                <w:lang w:val="en-GB"/>
              </w:rPr>
              <w:t>Turk</w:t>
            </w:r>
            <w:r w:rsidRPr="00D53888">
              <w:rPr>
                <w:sz w:val="14"/>
                <w:szCs w:val="14"/>
                <w:lang w:val="en-US"/>
              </w:rPr>
              <w:t>i</w:t>
            </w:r>
            <w:r w:rsidRPr="00D53888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38 426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199 288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US"/>
              </w:rPr>
              <w:t>Nur-Sultan</w:t>
            </w:r>
            <w:r w:rsidRPr="00D53888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74 533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97 759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85122F" w:rsidRPr="00D53888" w:rsidTr="0085122F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122F" w:rsidRPr="00D53888" w:rsidRDefault="0085122F" w:rsidP="00263497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D53888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54 449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122F" w:rsidRPr="00D53888" w:rsidRDefault="0085122F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</w:tbl>
    <w:p w:rsidR="005F77A3" w:rsidRPr="00D53888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D53888">
        <w:rPr>
          <w:rFonts w:asciiTheme="minorHAnsi" w:hAnsiTheme="minorHAnsi"/>
          <w:sz w:val="20"/>
          <w:lang w:val="en-US"/>
        </w:rPr>
        <w:t xml:space="preserve">Construction </w:t>
      </w:r>
      <w:r w:rsidRPr="00D53888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0860E8" w:rsidRPr="00D53888" w:rsidRDefault="000860E8" w:rsidP="001C794B">
      <w:pPr>
        <w:pStyle w:val="ac"/>
        <w:spacing w:before="0"/>
        <w:rPr>
          <w:rFonts w:ascii="Calibri" w:hAnsi="Calibri"/>
          <w:sz w:val="18"/>
          <w:szCs w:val="18"/>
          <w:lang w:val="en-US"/>
        </w:rPr>
      </w:pPr>
      <w:r w:rsidRPr="00D53888">
        <w:rPr>
          <w:rFonts w:ascii="Calibri" w:hAnsi="Calibri"/>
          <w:sz w:val="18"/>
          <w:szCs w:val="18"/>
          <w:lang w:val="en-GB"/>
        </w:rPr>
        <w:t>Commissioning of residential buildings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2268"/>
      </w:tblGrid>
      <w:tr w:rsidR="000860E8" w:rsidRPr="00E27985" w:rsidTr="001C794B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0860E8" w:rsidRPr="00D53888" w:rsidTr="001C794B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D53888">
              <w:rPr>
                <w:rFonts w:ascii="Calibri" w:hAnsi="Calibri"/>
                <w:sz w:val="14"/>
                <w:szCs w:val="14"/>
              </w:rPr>
              <w:t>anuary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4B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January 2021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as % </w:t>
            </w:r>
          </w:p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to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January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D53888">
              <w:rPr>
                <w:rFonts w:ascii="Calibri" w:hAnsi="Calibri"/>
                <w:sz w:val="14"/>
                <w:szCs w:val="14"/>
              </w:rPr>
              <w:t>anuary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0E8" w:rsidRPr="00D53888" w:rsidRDefault="000860E8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January 2021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January 2020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800 706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426 912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91,6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39 006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26 047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89,6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29 721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12 377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51,9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57 481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47 769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85,6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79 313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225,7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48 172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137,1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23 959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23 959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108,8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25 654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25 654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57 859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13 013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112,4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75 493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20 469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137,4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67 490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67 490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57 454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57 454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67,6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6 114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4 295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2 079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2 079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23 545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23 545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15 094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5 504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37,4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121 016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5 605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75,2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86 845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36 435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76,9</w:t>
            </w:r>
          </w:p>
        </w:tc>
      </w:tr>
      <w:tr w:rsidR="000860E8" w:rsidRPr="00D53888" w:rsidTr="001C794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0E8" w:rsidRPr="00D53888" w:rsidRDefault="000860E8" w:rsidP="0026349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32 583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 284,0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7 045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0E8" w:rsidRPr="00D53888" w:rsidRDefault="000860E8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53888">
              <w:rPr>
                <w:rFonts w:ascii="Calibri" w:hAnsi="Calibri" w:cs="Calibri"/>
                <w:sz w:val="14"/>
                <w:szCs w:val="14"/>
              </w:rPr>
              <w:t xml:space="preserve">  7 741,8</w:t>
            </w:r>
          </w:p>
        </w:tc>
      </w:tr>
    </w:tbl>
    <w:p w:rsidR="00380885" w:rsidRPr="00D53888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sz w:val="20"/>
          <w:lang w:val="en-US"/>
        </w:rPr>
      </w:pPr>
      <w:r w:rsidRPr="00D53888">
        <w:rPr>
          <w:rStyle w:val="22"/>
          <w:rFonts w:asciiTheme="minorHAnsi" w:hAnsiTheme="minorHAnsi" w:cs="Arial"/>
          <w:b/>
          <w:sz w:val="20"/>
          <w:lang w:val="en-US"/>
        </w:rPr>
        <w:t>Small and medium enterprises</w:t>
      </w:r>
    </w:p>
    <w:bookmarkEnd w:id="2"/>
    <w:p w:rsidR="0026655B" w:rsidRPr="00D53888" w:rsidRDefault="0026655B" w:rsidP="0026655B">
      <w:pPr>
        <w:pStyle w:val="aff3"/>
        <w:spacing w:before="0" w:line="480" w:lineRule="auto"/>
        <w:ind w:firstLine="0"/>
        <w:rPr>
          <w:rFonts w:ascii="Calibri" w:hAnsi="Calibri" w:cs="Arial"/>
          <w:sz w:val="18"/>
          <w:szCs w:val="18"/>
          <w:lang w:val="en-US"/>
        </w:rPr>
      </w:pPr>
      <w:r w:rsidRPr="00D53888">
        <w:rPr>
          <w:rFonts w:ascii="Calibri" w:hAnsi="Calibri" w:cs="Arial"/>
          <w:sz w:val="18"/>
          <w:szCs w:val="18"/>
          <w:lang w:val="en-US"/>
        </w:rPr>
        <w:t>Indicators of activity of small and medium-sized business enterprises</w:t>
      </w: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8221"/>
      </w:tblGrid>
      <w:tr w:rsidR="0026655B" w:rsidRPr="00D53888" w:rsidTr="001C794B">
        <w:trPr>
          <w:cantSplit/>
          <w:trHeight w:val="268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5B" w:rsidRPr="00D53888" w:rsidRDefault="0026655B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55B" w:rsidRPr="00D53888" w:rsidRDefault="0026655B" w:rsidP="00263497">
            <w:pPr>
              <w:pStyle w:val="a7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February 1 2021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to February 1 2020</w:t>
            </w:r>
          </w:p>
        </w:tc>
      </w:tr>
      <w:tr w:rsidR="0026655B" w:rsidRPr="00E27985" w:rsidTr="001C794B">
        <w:trPr>
          <w:cantSplit/>
          <w:trHeight w:val="285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5B" w:rsidRPr="00D53888" w:rsidRDefault="0026655B" w:rsidP="00263497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55B" w:rsidRPr="00D53888" w:rsidRDefault="0026655B" w:rsidP="00263497">
            <w:pPr>
              <w:pStyle w:val="a7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D53888">
              <w:rPr>
                <w:rFonts w:asciiTheme="minorHAnsi" w:hAnsiTheme="minorHAnsi" w:cs="Arial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26655B" w:rsidRPr="00D53888" w:rsidTr="001C794B">
        <w:trPr>
          <w:cantSplit/>
          <w:trHeight w:val="73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53888">
              <w:rPr>
                <w:rFonts w:asciiTheme="minorHAnsi" w:hAnsiTheme="minorHAnsi"/>
                <w:bCs/>
                <w:sz w:val="14"/>
                <w:szCs w:val="14"/>
              </w:rPr>
              <w:t>101,9</w:t>
            </w:r>
          </w:p>
        </w:tc>
      </w:tr>
      <w:tr w:rsidR="0026655B" w:rsidRPr="00D53888" w:rsidTr="001C794B">
        <w:trPr>
          <w:cantSplit/>
          <w:trHeight w:val="80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</w:tr>
      <w:tr w:rsidR="0026655B" w:rsidRPr="00D53888" w:rsidTr="001C794B">
        <w:trPr>
          <w:cantSplit/>
          <w:trHeight w:val="80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26655B" w:rsidRPr="00D53888" w:rsidTr="001C794B">
        <w:trPr>
          <w:cantSplit/>
          <w:trHeight w:val="118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26655B" w:rsidRPr="00D53888" w:rsidTr="001C794B">
        <w:trPr>
          <w:cantSplit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</w:tr>
      <w:tr w:rsidR="0026655B" w:rsidRPr="00D53888" w:rsidTr="001C794B">
        <w:trPr>
          <w:cantSplit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108,6</w:t>
            </w:r>
          </w:p>
        </w:tc>
      </w:tr>
      <w:tr w:rsidR="0026655B" w:rsidRPr="00D53888" w:rsidTr="001C794B">
        <w:trPr>
          <w:cantSplit/>
          <w:trHeight w:val="55"/>
        </w:trPr>
        <w:tc>
          <w:tcPr>
            <w:tcW w:w="1985" w:type="dxa"/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102,9</w:t>
            </w:r>
          </w:p>
        </w:tc>
      </w:tr>
      <w:tr w:rsidR="0026655B" w:rsidRPr="00D53888" w:rsidTr="001C794B">
        <w:trPr>
          <w:cantSplit/>
          <w:trHeight w:val="66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6655B" w:rsidRPr="00D53888" w:rsidRDefault="0026655B" w:rsidP="00263497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55B" w:rsidRPr="00D53888" w:rsidRDefault="0026655B" w:rsidP="0026349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</w:tr>
    </w:tbl>
    <w:p w:rsidR="005B0030" w:rsidRPr="00D53888" w:rsidRDefault="005B0030" w:rsidP="00C71D2B">
      <w:pPr>
        <w:pStyle w:val="ac"/>
        <w:pageBreakBefore/>
        <w:widowControl w:val="0"/>
        <w:spacing w:before="0"/>
        <w:jc w:val="left"/>
        <w:rPr>
          <w:rFonts w:asciiTheme="minorHAnsi" w:hAnsiTheme="minorHAnsi" w:cs="Arial"/>
          <w:lang w:val="en-GB"/>
        </w:rPr>
      </w:pPr>
      <w:r w:rsidRPr="00D53888">
        <w:rPr>
          <w:rFonts w:asciiTheme="minorHAnsi" w:hAnsiTheme="minorHAnsi" w:cs="Arial"/>
          <w:lang w:val="en-GB"/>
        </w:rPr>
        <w:lastRenderedPageBreak/>
        <w:t>Main socio-economic indicators of CIS countries</w:t>
      </w:r>
    </w:p>
    <w:p w:rsidR="00112B33" w:rsidRPr="00D53888" w:rsidRDefault="00112B33" w:rsidP="00112B33">
      <w:pPr>
        <w:pStyle w:val="ac"/>
        <w:spacing w:before="0"/>
        <w:rPr>
          <w:rFonts w:ascii="Calibri" w:hAnsi="Calibri" w:cs="Arial"/>
          <w:sz w:val="18"/>
          <w:szCs w:val="18"/>
          <w:lang w:val="kk-KZ"/>
        </w:rPr>
      </w:pPr>
      <w:r w:rsidRPr="00D53888">
        <w:rPr>
          <w:rFonts w:ascii="Calibri" w:hAnsi="Calibri" w:cs="Arial"/>
          <w:sz w:val="18"/>
          <w:szCs w:val="18"/>
          <w:lang w:val="en-GB"/>
        </w:rPr>
        <w:t>Main socio-economic indicators of CIS countries in January</w:t>
      </w:r>
      <w:r w:rsidRPr="00D53888">
        <w:rPr>
          <w:rFonts w:ascii="Calibri" w:hAnsi="Calibri" w:cs="Arial"/>
          <w:sz w:val="18"/>
          <w:szCs w:val="18"/>
          <w:lang w:val="kk-KZ"/>
        </w:rPr>
        <w:t>-</w:t>
      </w:r>
      <w:r w:rsidRPr="00D53888">
        <w:rPr>
          <w:rFonts w:ascii="Calibri" w:hAnsi="Calibri" w:cs="Arial"/>
          <w:sz w:val="18"/>
          <w:szCs w:val="18"/>
          <w:lang w:val="en-US"/>
        </w:rPr>
        <w:t>December 20</w:t>
      </w:r>
      <w:r w:rsidRPr="00D53888">
        <w:rPr>
          <w:rFonts w:ascii="Calibri" w:hAnsi="Calibri" w:cs="Arial"/>
          <w:sz w:val="18"/>
          <w:szCs w:val="18"/>
          <w:lang w:val="kk-KZ"/>
        </w:rPr>
        <w:t>20</w:t>
      </w:r>
    </w:p>
    <w:p w:rsidR="00112B33" w:rsidRPr="00D53888" w:rsidRDefault="00112B33" w:rsidP="00112B33">
      <w:pPr>
        <w:pStyle w:val="ae"/>
        <w:spacing w:before="120" w:after="0"/>
        <w:rPr>
          <w:rFonts w:ascii="Calibri" w:hAnsi="Calibri" w:cs="Arial"/>
          <w:sz w:val="14"/>
          <w:szCs w:val="14"/>
          <w:lang w:val="kk-KZ"/>
        </w:rPr>
      </w:pPr>
      <w:r w:rsidRPr="00D53888">
        <w:rPr>
          <w:rFonts w:ascii="Calibri" w:hAnsi="Calibri" w:cs="Arial"/>
          <w:sz w:val="14"/>
          <w:szCs w:val="14"/>
          <w:lang w:val="kk-KZ"/>
        </w:rPr>
        <w:t>Data of the CIS Statistic</w:t>
      </w:r>
      <w:r w:rsidRPr="00D53888">
        <w:rPr>
          <w:rFonts w:ascii="Calibri" w:hAnsi="Calibri" w:cs="Arial"/>
          <w:sz w:val="14"/>
          <w:szCs w:val="14"/>
          <w:lang w:val="en-US"/>
        </w:rPr>
        <w:t>s</w:t>
      </w:r>
      <w:r w:rsidRPr="00D53888">
        <w:rPr>
          <w:rFonts w:ascii="Calibri" w:hAnsi="Calibri" w:cs="Arial"/>
          <w:sz w:val="14"/>
          <w:szCs w:val="14"/>
          <w:lang w:val="kk-KZ"/>
        </w:rPr>
        <w:t xml:space="preserve"> Committee</w:t>
      </w:r>
    </w:p>
    <w:p w:rsidR="00112B33" w:rsidRPr="00D53888" w:rsidRDefault="00112B33" w:rsidP="001C794B">
      <w:pPr>
        <w:pStyle w:val="a6"/>
        <w:spacing w:before="0"/>
        <w:rPr>
          <w:rFonts w:ascii="Calibri" w:hAnsi="Calibri" w:cs="Arial"/>
          <w:sz w:val="14"/>
          <w:szCs w:val="14"/>
          <w:lang w:val="en-GB"/>
        </w:rPr>
      </w:pPr>
      <w:r w:rsidRPr="00D53888">
        <w:rPr>
          <w:rFonts w:ascii="Calibri" w:hAnsi="Calibri" w:cs="Arial"/>
          <w:sz w:val="14"/>
          <w:szCs w:val="14"/>
          <w:lang w:val="en-US"/>
        </w:rPr>
        <w:t xml:space="preserve"> </w:t>
      </w:r>
      <w:proofErr w:type="gramStart"/>
      <w:r w:rsidRPr="00D53888">
        <w:rPr>
          <w:rFonts w:ascii="Calibri" w:hAnsi="Calibri" w:cs="Arial"/>
          <w:sz w:val="14"/>
          <w:szCs w:val="14"/>
          <w:lang w:val="en-US"/>
        </w:rPr>
        <w:t>a</w:t>
      </w:r>
      <w:r w:rsidRPr="00D53888">
        <w:rPr>
          <w:rFonts w:ascii="Calibri" w:hAnsi="Calibri" w:cs="Arial"/>
          <w:sz w:val="14"/>
          <w:szCs w:val="14"/>
          <w:lang w:val="en-GB"/>
        </w:rPr>
        <w:t>s</w:t>
      </w:r>
      <w:proofErr w:type="gramEnd"/>
      <w:r w:rsidRPr="00D53888">
        <w:rPr>
          <w:rFonts w:ascii="Calibri" w:hAnsi="Calibri" w:cs="Arial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112B33" w:rsidRPr="00D53888" w:rsidTr="00263497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12B33" w:rsidRPr="00D53888" w:rsidRDefault="00112B33" w:rsidP="00263497">
            <w:pPr>
              <w:pStyle w:val="af0"/>
              <w:snapToGrid w:val="0"/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2B33" w:rsidRPr="00D53888" w:rsidRDefault="00112B33" w:rsidP="00263497">
            <w:pPr>
              <w:pStyle w:val="af0"/>
              <w:snapToGrid w:val="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2B33" w:rsidRPr="00D53888" w:rsidRDefault="00112B33" w:rsidP="00263497">
            <w:pPr>
              <w:pStyle w:val="af0"/>
              <w:snapToGrid w:val="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2B33" w:rsidRPr="00D53888" w:rsidRDefault="00112B33" w:rsidP="00263497">
            <w:pPr>
              <w:pStyle w:val="af0"/>
              <w:snapToGrid w:val="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2B33" w:rsidRPr="00D53888" w:rsidRDefault="00112B33" w:rsidP="00263497">
            <w:pPr>
              <w:pStyle w:val="af0"/>
              <w:snapToGrid w:val="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B33" w:rsidRPr="00D53888" w:rsidRDefault="00112B33" w:rsidP="00263497">
            <w:pPr>
              <w:pStyle w:val="af0"/>
              <w:snapToGrid w:val="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Kyrgyzstan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:rsidR="00112B33" w:rsidRPr="00D53888" w:rsidRDefault="00112B33" w:rsidP="00112B33">
            <w:pPr>
              <w:tabs>
                <w:tab w:val="left" w:pos="5245"/>
              </w:tabs>
              <w:spacing w:line="160" w:lineRule="exact"/>
              <w:ind w:left="-283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112B33" w:rsidRPr="00D53888" w:rsidTr="00263497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120,8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75,3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85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89,9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112B33" w:rsidRPr="00D53888" w:rsidTr="00263497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82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5,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82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112B33" w:rsidRPr="00D53888" w:rsidTr="00263497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shd w:val="clear" w:color="auto" w:fill="FFFF00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82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98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87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112B33" w:rsidRPr="00D53888" w:rsidTr="00263497"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105,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Money income of population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98,2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107,6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94,6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before="40"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94,5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before="40"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100,7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112,9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4)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3,9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114,6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,3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before="40"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,2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45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</w:tr>
      <w:tr w:rsidR="00112B33" w:rsidRPr="00D53888" w:rsidTr="00263497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Tot</w:t>
            </w:r>
            <w:r w:rsidRPr="00D53888">
              <w:rPr>
                <w:rFonts w:ascii="Calibri" w:hAnsi="Calibri"/>
                <w:color w:val="auto"/>
                <w:sz w:val="14"/>
                <w:szCs w:val="14"/>
              </w:rPr>
              <w:t>а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80,7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6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6,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80,9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101,7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112B33" w:rsidRPr="00D53888" w:rsidTr="00263497"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12B33" w:rsidRPr="00D53888" w:rsidTr="00263497"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87,9</w:t>
            </w:r>
          </w:p>
        </w:tc>
      </w:tr>
      <w:tr w:rsidR="00112B33" w:rsidRPr="00D53888" w:rsidTr="00263497"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79,1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</w:tr>
      <w:tr w:rsidR="00112B33" w:rsidRPr="00D53888" w:rsidTr="00263497"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63,8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82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72,7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112B33" w:rsidRPr="00D53888" w:rsidTr="00263497"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12B33" w:rsidRPr="00D53888" w:rsidTr="00263497"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75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89,8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86,8</w:t>
            </w:r>
          </w:p>
        </w:tc>
      </w:tr>
      <w:tr w:rsidR="00112B33" w:rsidRPr="00D53888" w:rsidTr="00263497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</w:t>
            </w:r>
            <w:r w:rsidRPr="00D53888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2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61,4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2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74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2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2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22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59,9</w:t>
            </w:r>
          </w:p>
        </w:tc>
      </w:tr>
    </w:tbl>
    <w:p w:rsidR="00112B33" w:rsidRPr="00D53888" w:rsidRDefault="00112B33" w:rsidP="00112B33">
      <w:pPr>
        <w:pStyle w:val="a6"/>
        <w:spacing w:before="0" w:after="0"/>
        <w:rPr>
          <w:rFonts w:ascii="Calibri" w:hAnsi="Calibri" w:cs="Arial"/>
          <w:sz w:val="14"/>
          <w:szCs w:val="14"/>
          <w:lang w:val="en-US"/>
        </w:rPr>
      </w:pPr>
      <w:r w:rsidRPr="00D53888">
        <w:rPr>
          <w:rFonts w:ascii="Calibri" w:hAnsi="Calibri" w:cs="Arial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112B33" w:rsidRPr="00D53888" w:rsidTr="00263497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7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7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7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7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12B33" w:rsidRPr="00D53888" w:rsidRDefault="00112B33" w:rsidP="00263497">
            <w:pPr>
              <w:pStyle w:val="a7"/>
              <w:snapToGrid w:val="0"/>
              <w:spacing w:before="100" w:beforeAutospacing="1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7"/>
              <w:snapToGrid w:val="0"/>
              <w:rPr>
                <w:rFonts w:ascii="Calibri" w:hAnsi="Calibri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7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Ukraine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,8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104,5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101,8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112B33" w:rsidRPr="00D53888" w:rsidTr="00263497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100,7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114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98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5,6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91,3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proofErr w:type="gramStart"/>
            <w:r w:rsidRPr="00D53888">
              <w:rPr>
                <w:rFonts w:asciiTheme="minorHAnsi" w:hAnsiTheme="minorHAnsi"/>
                <w:sz w:val="14"/>
                <w:szCs w:val="14"/>
              </w:rPr>
              <w:t>64,6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)12)</w:t>
            </w:r>
            <w:proofErr w:type="gramEnd"/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7,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08,7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0,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95,9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112B33" w:rsidRPr="00D53888" w:rsidTr="00263497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3,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109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07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112,9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Money income of population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before="40"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14)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09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,0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105,5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114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110,4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124,7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153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401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77,9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15)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119,8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97,6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96,5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112B33" w:rsidRPr="00D53888" w:rsidTr="00263497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ind w:firstLine="176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ind w:firstLine="176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4,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89,4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64,4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73,1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86,3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ind w:firstLine="176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76,1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154,2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109,0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98,1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1,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93,3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15)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85,3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87,1</w:t>
            </w:r>
            <w:r w:rsidRPr="00D53888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12B33" w:rsidRPr="00D53888" w:rsidTr="0026349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90,4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110" w:type="dxa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68,9</w:t>
            </w:r>
          </w:p>
        </w:tc>
      </w:tr>
      <w:tr w:rsidR="00112B33" w:rsidRPr="00D53888" w:rsidTr="00263497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263497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sz w:val="14"/>
                <w:szCs w:val="14"/>
                <w:lang w:val="en-GB"/>
              </w:rPr>
            </w:pPr>
            <w:r w:rsidRPr="00D53888">
              <w:rPr>
                <w:rFonts w:ascii="Calibri" w:hAnsi="Calibr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D53888">
              <w:rPr>
                <w:rFonts w:asciiTheme="minorHAnsi" w:hAnsiTheme="minorHAnsi"/>
                <w:sz w:val="14"/>
                <w:szCs w:val="14"/>
              </w:rPr>
              <w:t>,1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93,7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84,7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78,9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2B33" w:rsidRPr="00D53888" w:rsidRDefault="00112B33" w:rsidP="00112B3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91,6</w:t>
            </w:r>
          </w:p>
        </w:tc>
      </w:tr>
    </w:tbl>
    <w:p w:rsidR="00112B33" w:rsidRPr="00D53888" w:rsidRDefault="00112B33" w:rsidP="00112B33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1)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January-</w:t>
      </w:r>
      <w:proofErr w:type="gramStart"/>
      <w:r w:rsidRPr="00D53888">
        <w:rPr>
          <w:rFonts w:ascii="Calibri" w:hAnsi="Calibri"/>
          <w:i/>
          <w:sz w:val="14"/>
          <w:szCs w:val="14"/>
          <w:lang w:val="en-US"/>
        </w:rPr>
        <w:t>September  2020</w:t>
      </w:r>
      <w:proofErr w:type="gramEnd"/>
      <w:r w:rsidRPr="00D53888">
        <w:rPr>
          <w:rFonts w:ascii="Calibri" w:hAnsi="Calibri"/>
          <w:i/>
          <w:sz w:val="14"/>
          <w:szCs w:val="14"/>
          <w:lang w:val="en-US"/>
        </w:rPr>
        <w:t xml:space="preserve"> to January</w:t>
      </w:r>
      <w:r w:rsidRPr="00D53888">
        <w:rPr>
          <w:rFonts w:ascii="Calibri" w:hAnsi="Calibri"/>
          <w:i/>
          <w:sz w:val="14"/>
          <w:szCs w:val="14"/>
          <w:lang w:val="kk-KZ"/>
        </w:rPr>
        <w:t>-</w:t>
      </w:r>
      <w:r w:rsidRPr="00D53888">
        <w:rPr>
          <w:rFonts w:ascii="Calibri" w:hAnsi="Calibri"/>
          <w:i/>
          <w:sz w:val="14"/>
          <w:szCs w:val="14"/>
          <w:lang w:val="en-US"/>
        </w:rPr>
        <w:t>September 2019</w:t>
      </w:r>
      <w:r w:rsidRPr="00D53888">
        <w:rPr>
          <w:rFonts w:ascii="Calibri" w:hAnsi="Calibri"/>
          <w:i/>
          <w:sz w:val="14"/>
          <w:szCs w:val="14"/>
          <w:lang w:val="kk-KZ"/>
        </w:rPr>
        <w:t>.</w:t>
      </w:r>
    </w:p>
    <w:p w:rsidR="00112B33" w:rsidRPr="00D53888" w:rsidRDefault="00112B33" w:rsidP="00112B33">
      <w:pPr>
        <w:ind w:left="-227" w:firstLine="511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D53888">
        <w:rPr>
          <w:rFonts w:ascii="Calibri" w:hAnsi="Calibri"/>
          <w:i/>
          <w:sz w:val="14"/>
          <w:szCs w:val="14"/>
          <w:lang w:val="en-GB"/>
        </w:rPr>
        <w:t xml:space="preserve"> Goods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loading</w:t>
      </w:r>
      <w:r w:rsidRPr="00D53888">
        <w:rPr>
          <w:rFonts w:ascii="Calibri" w:hAnsi="Calibri"/>
          <w:i/>
          <w:sz w:val="14"/>
          <w:szCs w:val="14"/>
          <w:lang w:val="en-US"/>
        </w:rPr>
        <w:t>.</w:t>
      </w:r>
    </w:p>
    <w:p w:rsidR="00112B33" w:rsidRPr="00D53888" w:rsidRDefault="00112B33" w:rsidP="00112B33">
      <w:pPr>
        <w:ind w:left="-227" w:firstLine="511"/>
        <w:rPr>
          <w:rFonts w:ascii="Calibri" w:hAnsi="Calibri"/>
          <w:i/>
          <w:sz w:val="14"/>
          <w:szCs w:val="14"/>
          <w:lang w:val="kk-KZ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D53888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By </w:t>
      </w:r>
      <w:r w:rsidRPr="00D53888">
        <w:rPr>
          <w:rFonts w:ascii="Calibri" w:hAnsi="Calibri"/>
          <w:i/>
          <w:sz w:val="14"/>
          <w:szCs w:val="14"/>
          <w:lang w:val="en-GB"/>
        </w:rPr>
        <w:t>the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SNA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methodology</w:t>
      </w:r>
      <w:r w:rsidRPr="00D53888">
        <w:rPr>
          <w:rFonts w:ascii="Calibri" w:hAnsi="Calibri"/>
          <w:i/>
          <w:sz w:val="14"/>
          <w:szCs w:val="14"/>
          <w:lang w:val="en-US"/>
        </w:rPr>
        <w:t>.</w:t>
      </w:r>
    </w:p>
    <w:p w:rsidR="00112B33" w:rsidRPr="00D53888" w:rsidRDefault="00112B33" w:rsidP="00112B33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4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January-</w:t>
      </w:r>
      <w:proofErr w:type="gramStart"/>
      <w:r w:rsidRPr="00D53888">
        <w:rPr>
          <w:rFonts w:ascii="Calibri" w:hAnsi="Calibri"/>
          <w:i/>
          <w:sz w:val="14"/>
          <w:szCs w:val="14"/>
          <w:lang w:val="en-US"/>
        </w:rPr>
        <w:t>November  2020</w:t>
      </w:r>
      <w:proofErr w:type="gramEnd"/>
      <w:r w:rsidRPr="00D53888">
        <w:rPr>
          <w:rFonts w:ascii="Calibri" w:hAnsi="Calibri"/>
          <w:i/>
          <w:sz w:val="14"/>
          <w:szCs w:val="14"/>
          <w:lang w:val="en-US"/>
        </w:rPr>
        <w:t xml:space="preserve"> to January</w:t>
      </w:r>
      <w:r w:rsidRPr="00D53888">
        <w:rPr>
          <w:rFonts w:ascii="Calibri" w:hAnsi="Calibri"/>
          <w:i/>
          <w:sz w:val="14"/>
          <w:szCs w:val="14"/>
          <w:lang w:val="kk-KZ"/>
        </w:rPr>
        <w:t>-</w:t>
      </w:r>
      <w:r w:rsidRPr="00D53888">
        <w:rPr>
          <w:rFonts w:ascii="Calibri" w:hAnsi="Calibri"/>
          <w:i/>
          <w:sz w:val="14"/>
          <w:szCs w:val="14"/>
          <w:lang w:val="en-US"/>
        </w:rPr>
        <w:t>November 2019</w:t>
      </w:r>
      <w:r w:rsidRPr="00D53888">
        <w:rPr>
          <w:rFonts w:ascii="Calibri" w:hAnsi="Calibri"/>
          <w:i/>
          <w:sz w:val="14"/>
          <w:szCs w:val="14"/>
          <w:lang w:val="kk-KZ"/>
        </w:rPr>
        <w:t>.</w:t>
      </w:r>
    </w:p>
    <w:p w:rsidR="00112B33" w:rsidRPr="00D53888" w:rsidRDefault="00112B33" w:rsidP="00112B33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5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Nominal money income as % to the corresponding period</w:t>
      </w:r>
      <w:r w:rsidRPr="00D53888">
        <w:rPr>
          <w:rFonts w:ascii="Calibri" w:hAnsi="Calibri"/>
          <w:i/>
          <w:sz w:val="14"/>
          <w:szCs w:val="14"/>
          <w:lang w:val="en-US"/>
        </w:rPr>
        <w:t>.</w:t>
      </w:r>
    </w:p>
    <w:p w:rsidR="00112B33" w:rsidRPr="00D53888" w:rsidRDefault="00112B33" w:rsidP="00112B33">
      <w:pPr>
        <w:tabs>
          <w:tab w:val="left" w:pos="567"/>
        </w:tabs>
        <w:ind w:left="284" w:firstLine="0"/>
        <w:rPr>
          <w:rFonts w:ascii="Calibri" w:hAnsi="Calibri"/>
          <w:i/>
          <w:sz w:val="14"/>
          <w:szCs w:val="14"/>
          <w:lang w:val="en-GB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6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GB"/>
        </w:rPr>
        <w:t xml:space="preserve"> Real money income as % to the corresponding period.</w:t>
      </w:r>
    </w:p>
    <w:p w:rsidR="00112B33" w:rsidRPr="00D53888" w:rsidRDefault="00112B33" w:rsidP="00112B33">
      <w:pPr>
        <w:tabs>
          <w:tab w:val="left" w:pos="567"/>
        </w:tabs>
        <w:ind w:left="283" w:firstLine="0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7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Estimate.</w:t>
      </w:r>
    </w:p>
    <w:p w:rsidR="00112B33" w:rsidRPr="00D53888" w:rsidRDefault="00112B33" w:rsidP="00112B33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8)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January-November 2020 to January-November 2019. </w:t>
      </w:r>
      <w:proofErr w:type="gramStart"/>
      <w:r w:rsidRPr="00D53888">
        <w:rPr>
          <w:rFonts w:ascii="Calibri" w:hAnsi="Calibri"/>
          <w:i/>
          <w:sz w:val="14"/>
          <w:szCs w:val="14"/>
          <w:lang w:val="en-GB"/>
        </w:rPr>
        <w:t>Given in comparable prices.</w:t>
      </w:r>
      <w:proofErr w:type="gramEnd"/>
    </w:p>
    <w:p w:rsidR="00112B33" w:rsidRPr="00D53888" w:rsidRDefault="00112B33" w:rsidP="00112B33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9)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Short-term indicator of the development of the main sectors of the economy.</w:t>
      </w:r>
    </w:p>
    <w:p w:rsidR="00112B33" w:rsidRPr="00D53888" w:rsidRDefault="00112B33" w:rsidP="00112B33">
      <w:pPr>
        <w:ind w:firstLine="284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10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eastAsia="Calibri" w:hAnsi="Calibri" w:cs="Tahoma"/>
          <w:i/>
          <w:sz w:val="14"/>
          <w:szCs w:val="14"/>
          <w:lang w:val="en-US"/>
        </w:rPr>
        <w:t xml:space="preserve"> IMF assessment.</w:t>
      </w:r>
    </w:p>
    <w:p w:rsidR="00112B33" w:rsidRPr="00D53888" w:rsidRDefault="00112B33" w:rsidP="00112B33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1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III quarter 2020 to III quarter 2019</w:t>
      </w:r>
      <w:r w:rsidRPr="00D53888">
        <w:rPr>
          <w:rFonts w:ascii="Calibri" w:hAnsi="Calibri"/>
          <w:i/>
          <w:sz w:val="14"/>
          <w:szCs w:val="14"/>
          <w:lang w:val="kk-KZ"/>
        </w:rPr>
        <w:t>.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</w:p>
    <w:p w:rsidR="00112B33" w:rsidRPr="00D53888" w:rsidRDefault="00112B33" w:rsidP="00112B33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2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Including investments in not material actives.</w:t>
      </w:r>
    </w:p>
    <w:p w:rsidR="00112B33" w:rsidRPr="00D53888" w:rsidRDefault="00112B33" w:rsidP="00112B33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3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January-November  2020 to January-November 2019. </w:t>
      </w:r>
      <w:proofErr w:type="gramStart"/>
      <w:r w:rsidRPr="00D53888">
        <w:rPr>
          <w:rFonts w:ascii="Calibri" w:hAnsi="Calibri"/>
          <w:i/>
          <w:sz w:val="14"/>
          <w:szCs w:val="14"/>
          <w:lang w:val="en-US"/>
        </w:rPr>
        <w:t>Revenues of trade enterprises from sale of goods without cars and motorcycles.</w:t>
      </w:r>
      <w:proofErr w:type="gramEnd"/>
    </w:p>
    <w:p w:rsidR="00112B33" w:rsidRPr="00D53888" w:rsidRDefault="00112B33" w:rsidP="00112B33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4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Preliminary data.</w:t>
      </w:r>
    </w:p>
    <w:p w:rsidR="00112B33" w:rsidRPr="00D53888" w:rsidRDefault="00112B33" w:rsidP="00112B33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53888">
        <w:rPr>
          <w:rFonts w:ascii="Calibri" w:hAnsi="Calibri"/>
          <w:i/>
          <w:sz w:val="14"/>
          <w:szCs w:val="14"/>
          <w:vertAlign w:val="superscript"/>
          <w:lang w:val="en-US"/>
        </w:rPr>
        <w:t>5</w:t>
      </w:r>
      <w:r w:rsidRPr="00D53888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January-November 2020 to January-November 2019. </w:t>
      </w:r>
      <w:proofErr w:type="gramStart"/>
      <w:r w:rsidRPr="00D53888">
        <w:rPr>
          <w:rFonts w:ascii="Calibri" w:hAnsi="Calibri"/>
          <w:i/>
          <w:sz w:val="14"/>
          <w:szCs w:val="14"/>
          <w:lang w:val="en-GB"/>
        </w:rPr>
        <w:t>According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to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data provided by </w:t>
      </w:r>
      <w:r w:rsidRPr="00D53888">
        <w:rPr>
          <w:rFonts w:ascii="Calibri" w:hAnsi="Calibri"/>
          <w:i/>
          <w:sz w:val="14"/>
          <w:szCs w:val="14"/>
          <w:lang w:val="en-GB"/>
        </w:rPr>
        <w:t>the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Bank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of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Russia’s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balance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of</w:t>
      </w:r>
      <w:r w:rsidRPr="00D53888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53888">
        <w:rPr>
          <w:rFonts w:ascii="Calibri" w:hAnsi="Calibri"/>
          <w:i/>
          <w:sz w:val="14"/>
          <w:szCs w:val="14"/>
          <w:lang w:val="en-GB"/>
        </w:rPr>
        <w:t>payments.</w:t>
      </w:r>
      <w:proofErr w:type="gramEnd"/>
    </w:p>
    <w:p w:rsidR="00112B33" w:rsidRPr="00D53888" w:rsidRDefault="00112B33" w:rsidP="00112B33">
      <w:pPr>
        <w:ind w:firstLine="284"/>
        <w:rPr>
          <w:rStyle w:val="hps"/>
          <w:rFonts w:ascii="Calibri" w:hAnsi="Calibri" w:cs="Arial"/>
          <w:i/>
          <w:sz w:val="14"/>
          <w:szCs w:val="14"/>
          <w:lang w:val="en-US"/>
        </w:rPr>
      </w:pPr>
      <w:r w:rsidRPr="00D53888">
        <w:rPr>
          <w:rStyle w:val="hps"/>
          <w:rFonts w:ascii="Calibri" w:hAnsi="Calibr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</w:p>
    <w:p w:rsidR="00112B33" w:rsidRPr="00D53888" w:rsidRDefault="00112B33" w:rsidP="00112B33">
      <w:pPr>
        <w:ind w:left="142" w:firstLine="142"/>
        <w:rPr>
          <w:rFonts w:ascii="Calibri" w:hAnsi="Calibri"/>
          <w:i/>
          <w:sz w:val="14"/>
          <w:szCs w:val="14"/>
          <w:lang w:val="en-US"/>
        </w:rPr>
      </w:pPr>
    </w:p>
    <w:p w:rsidR="00112B33" w:rsidRPr="00D53888" w:rsidRDefault="00112B33" w:rsidP="00112B33">
      <w:pPr>
        <w:ind w:left="142" w:firstLine="142"/>
        <w:rPr>
          <w:rFonts w:ascii="Calibri" w:hAnsi="Calibri"/>
          <w:i/>
          <w:sz w:val="14"/>
          <w:szCs w:val="14"/>
          <w:lang w:val="en-US"/>
        </w:rPr>
      </w:pPr>
    </w:p>
    <w:p w:rsidR="00CE2B96" w:rsidRPr="00D53888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D53888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4827E0" w:rsidRPr="00D53888" w:rsidRDefault="004827E0" w:rsidP="004827E0">
      <w:pPr>
        <w:pStyle w:val="a7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D53888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CE2B96" w:rsidRPr="00D53888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B70C7D" w:rsidRPr="00D53888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8478D0" w:rsidRPr="00D53888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D53888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D53888">
        <w:rPr>
          <w:rFonts w:asciiTheme="minorHAnsi" w:hAnsiTheme="minorHAnsi" w:cs="Calibri"/>
          <w:b/>
          <w:sz w:val="18"/>
          <w:szCs w:val="18"/>
          <w:lang w:val="en-US"/>
        </w:rPr>
        <w:t>2</w:t>
      </w:r>
      <w:r w:rsidR="00FB5E65" w:rsidRPr="00D53888">
        <w:rPr>
          <w:rFonts w:asciiTheme="minorHAnsi" w:hAnsiTheme="minorHAnsi" w:cs="Calibri"/>
          <w:b/>
          <w:sz w:val="18"/>
          <w:szCs w:val="18"/>
          <w:lang w:val="en-US"/>
        </w:rPr>
        <w:t>1</w:t>
      </w:r>
    </w:p>
    <w:p w:rsidR="006E321A" w:rsidRPr="00D53888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D53888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D53888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D53888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D53888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D53888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D53888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D53888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D53888" w:rsidRDefault="00A33607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</w:t>
            </w:r>
            <w:r w:rsidR="000E4546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hat</w:t>
            </w:r>
          </w:p>
          <w:p w:rsidR="00A33607" w:rsidRPr="00D53888" w:rsidRDefault="00A33607" w:rsidP="00013F0D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Director of the Department for the development of </w:t>
            </w:r>
          </w:p>
          <w:p w:rsidR="007130DB" w:rsidRPr="00D53888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D53888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="00A33607" w:rsidRPr="00D53888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7C7D87" w:rsidRPr="00D53888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D53888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Demographic </w:t>
            </w:r>
            <w:r w:rsidR="006D40CD"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</w:t>
            </w:r>
          </w:p>
          <w:p w:rsidR="00BB39A1" w:rsidRPr="00D53888" w:rsidRDefault="00BB39A1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Crim</w:t>
            </w:r>
            <w:r w:rsidR="006D40CD"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inality</w:t>
            </w:r>
          </w:p>
        </w:tc>
        <w:tc>
          <w:tcPr>
            <w:tcW w:w="4259" w:type="dxa"/>
            <w:shd w:val="clear" w:color="auto" w:fill="auto"/>
          </w:tcPr>
          <w:p w:rsidR="00BB39A1" w:rsidRPr="00D53888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D53888" w:rsidRDefault="00A33607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D53888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7C7D87" w:rsidRPr="00D53888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D53888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D53888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D53888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D53888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D53888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D53888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D53888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D53888" w:rsidRDefault="008452BE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7130DB" w:rsidRPr="00D53888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573BA9" w:rsidRPr="00D53888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D53888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D53888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D5388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D53888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D53888" w:rsidRDefault="009F0573" w:rsidP="00013F0D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6D40CD" w:rsidRPr="00D53888" w:rsidRDefault="006D40CD" w:rsidP="006D40C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6D40CD" w:rsidRPr="00D53888" w:rsidRDefault="006D40CD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CE2B96" w:rsidRPr="00D53888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D53888" w:rsidRDefault="00A33607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</w:t>
            </w:r>
            <w:r w:rsidR="00AC2517"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 Director of the Department of national accounts s</w:t>
            </w: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tatistics</w:t>
            </w:r>
          </w:p>
        </w:tc>
        <w:tc>
          <w:tcPr>
            <w:tcW w:w="1541" w:type="dxa"/>
            <w:shd w:val="clear" w:color="auto" w:fill="auto"/>
          </w:tcPr>
          <w:p w:rsidR="00CE2B96" w:rsidRPr="00D53888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4A54A7"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301</w:t>
            </w:r>
          </w:p>
        </w:tc>
      </w:tr>
      <w:tr w:rsidR="007C7D87" w:rsidRPr="00D53888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D53888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D53888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D53888" w:rsidRDefault="00AC251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D53888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D53888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D53888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D53888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D53888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D53888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D53888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D53888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D53888" w:rsidRDefault="00AC251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D53888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9337A6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D53888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D53888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D53888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D53888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D5388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D53888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D53888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AC2517" w:rsidRPr="00D53888" w:rsidRDefault="00AC2517" w:rsidP="00AC2517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 Director of the Department of production and</w:t>
            </w:r>
          </w:p>
          <w:p w:rsidR="00573BA9" w:rsidRPr="00D53888" w:rsidRDefault="00AC2517" w:rsidP="00AC251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53888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9337A6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D53888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D53888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9337A6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3F3064" w:rsidRPr="009337A6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9337A6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9337A6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BB39A1" w:rsidRPr="009337A6" w:rsidRDefault="00BB39A1" w:rsidP="00FA1C0C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9337A6" w:rsidSect="00DF6954">
      <w:footerReference w:type="even" r:id="rId13"/>
      <w:footerReference w:type="default" r:id="rId14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497" w:rsidRDefault="00263497" w:rsidP="006464EB">
      <w:pPr>
        <w:pStyle w:val="af0"/>
      </w:pPr>
      <w:r>
        <w:separator/>
      </w:r>
    </w:p>
  </w:endnote>
  <w:endnote w:type="continuationSeparator" w:id="1">
    <w:p w:rsidR="00263497" w:rsidRDefault="00263497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Arial"/>
    <w:charset w:val="CC"/>
    <w:family w:val="swiss"/>
    <w:pitch w:val="variable"/>
    <w:sig w:usb0="00000203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497" w:rsidRDefault="00896223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263497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263497">
      <w:rPr>
        <w:rStyle w:val="afb"/>
        <w:noProof/>
      </w:rPr>
      <w:t>1</w:t>
    </w:r>
    <w:r>
      <w:rPr>
        <w:rStyle w:val="afb"/>
      </w:rPr>
      <w:fldChar w:fldCharType="end"/>
    </w:r>
  </w:p>
  <w:p w:rsidR="00263497" w:rsidRDefault="00263497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497" w:rsidRPr="00816DC6" w:rsidRDefault="00896223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263497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E27985">
      <w:rPr>
        <w:rFonts w:ascii="Calibri" w:hAnsi="Calibri"/>
        <w:b/>
        <w:noProof/>
        <w:sz w:val="14"/>
        <w:szCs w:val="14"/>
      </w:rPr>
      <w:t>10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497" w:rsidRDefault="00263497" w:rsidP="006464EB">
      <w:pPr>
        <w:pStyle w:val="af0"/>
      </w:pPr>
      <w:r>
        <w:separator/>
      </w:r>
    </w:p>
  </w:footnote>
  <w:footnote w:type="continuationSeparator" w:id="1">
    <w:p w:rsidR="00263497" w:rsidRDefault="00263497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4EE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AF0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7FF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68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B0E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0E8"/>
    <w:rsid w:val="000866F1"/>
    <w:rsid w:val="000867E5"/>
    <w:rsid w:val="00086899"/>
    <w:rsid w:val="000869D0"/>
    <w:rsid w:val="00086A8F"/>
    <w:rsid w:val="00087488"/>
    <w:rsid w:val="0008751D"/>
    <w:rsid w:val="0008770F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3C7"/>
    <w:rsid w:val="000915CF"/>
    <w:rsid w:val="0009190D"/>
    <w:rsid w:val="00091EBE"/>
    <w:rsid w:val="00092189"/>
    <w:rsid w:val="000922A2"/>
    <w:rsid w:val="000922F6"/>
    <w:rsid w:val="0009239D"/>
    <w:rsid w:val="00092E58"/>
    <w:rsid w:val="00093311"/>
    <w:rsid w:val="00093960"/>
    <w:rsid w:val="00093C2B"/>
    <w:rsid w:val="00093F0A"/>
    <w:rsid w:val="00093F14"/>
    <w:rsid w:val="00093FEC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9EA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429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2D56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4546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47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33"/>
    <w:rsid w:val="00112B5A"/>
    <w:rsid w:val="00112BFD"/>
    <w:rsid w:val="0011300F"/>
    <w:rsid w:val="0011317E"/>
    <w:rsid w:val="001133CE"/>
    <w:rsid w:val="001135AB"/>
    <w:rsid w:val="00113ABA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7F4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C9C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A6A"/>
    <w:rsid w:val="00144B03"/>
    <w:rsid w:val="00144B7A"/>
    <w:rsid w:val="00144ED1"/>
    <w:rsid w:val="0014575A"/>
    <w:rsid w:val="00145A73"/>
    <w:rsid w:val="00145DD1"/>
    <w:rsid w:val="00145E80"/>
    <w:rsid w:val="001460C3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00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ED"/>
    <w:rsid w:val="00181D81"/>
    <w:rsid w:val="001820BF"/>
    <w:rsid w:val="00182449"/>
    <w:rsid w:val="001829B1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487"/>
    <w:rsid w:val="001A0598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1F5B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203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94B"/>
    <w:rsid w:val="001C7D0E"/>
    <w:rsid w:val="001D025E"/>
    <w:rsid w:val="001D0A29"/>
    <w:rsid w:val="001D0AEA"/>
    <w:rsid w:val="001D1573"/>
    <w:rsid w:val="001D18D1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5ADB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2FD9"/>
    <w:rsid w:val="001F31B4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0B22"/>
    <w:rsid w:val="002110A8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3E5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0B70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497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5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499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459"/>
    <w:rsid w:val="002749FB"/>
    <w:rsid w:val="00274F40"/>
    <w:rsid w:val="002750B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BBF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7AF"/>
    <w:rsid w:val="002D5C7F"/>
    <w:rsid w:val="002D5CFE"/>
    <w:rsid w:val="002D6065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1C65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452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D2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0DC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6CB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7A0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7E7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EBB"/>
    <w:rsid w:val="00361F05"/>
    <w:rsid w:val="00361F7C"/>
    <w:rsid w:val="00361FFE"/>
    <w:rsid w:val="003620DD"/>
    <w:rsid w:val="0036228C"/>
    <w:rsid w:val="00362409"/>
    <w:rsid w:val="00362761"/>
    <w:rsid w:val="003631F4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67C81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1E29"/>
    <w:rsid w:val="00392536"/>
    <w:rsid w:val="00392696"/>
    <w:rsid w:val="0039287F"/>
    <w:rsid w:val="00392CDC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509"/>
    <w:rsid w:val="003C5918"/>
    <w:rsid w:val="003C5AE0"/>
    <w:rsid w:val="003C5D46"/>
    <w:rsid w:val="003C5D4F"/>
    <w:rsid w:val="003C62DD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5B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BC7"/>
    <w:rsid w:val="003E3E7A"/>
    <w:rsid w:val="003E405B"/>
    <w:rsid w:val="003E4A9D"/>
    <w:rsid w:val="003E4BCE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734"/>
    <w:rsid w:val="003F5F9E"/>
    <w:rsid w:val="003F60F9"/>
    <w:rsid w:val="003F62D6"/>
    <w:rsid w:val="003F6FBE"/>
    <w:rsid w:val="003F7083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860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192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293"/>
    <w:rsid w:val="00423497"/>
    <w:rsid w:val="004237A5"/>
    <w:rsid w:val="004237FB"/>
    <w:rsid w:val="00423960"/>
    <w:rsid w:val="00424579"/>
    <w:rsid w:val="004245AF"/>
    <w:rsid w:val="0042472B"/>
    <w:rsid w:val="00424FCA"/>
    <w:rsid w:val="004250C3"/>
    <w:rsid w:val="004252EA"/>
    <w:rsid w:val="004256B3"/>
    <w:rsid w:val="004257E3"/>
    <w:rsid w:val="00425BFD"/>
    <w:rsid w:val="00425F82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1519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69F"/>
    <w:rsid w:val="004B2729"/>
    <w:rsid w:val="004B2B8F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1D6D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23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2C09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7A2"/>
    <w:rsid w:val="004F6CCE"/>
    <w:rsid w:val="004F6E18"/>
    <w:rsid w:val="004F6FE5"/>
    <w:rsid w:val="004F728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191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5F4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619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32"/>
    <w:rsid w:val="00561232"/>
    <w:rsid w:val="00561630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417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919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9A0"/>
    <w:rsid w:val="005A7D5C"/>
    <w:rsid w:val="005A7FF7"/>
    <w:rsid w:val="005B0030"/>
    <w:rsid w:val="005B0555"/>
    <w:rsid w:val="005B0943"/>
    <w:rsid w:val="005B0F72"/>
    <w:rsid w:val="005B0F96"/>
    <w:rsid w:val="005B11E5"/>
    <w:rsid w:val="005B1296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0F"/>
    <w:rsid w:val="005B39CE"/>
    <w:rsid w:val="005B478A"/>
    <w:rsid w:val="005B4C56"/>
    <w:rsid w:val="005B4D89"/>
    <w:rsid w:val="005B549C"/>
    <w:rsid w:val="005B653A"/>
    <w:rsid w:val="005B6797"/>
    <w:rsid w:val="005B6B35"/>
    <w:rsid w:val="005B6D05"/>
    <w:rsid w:val="005B720A"/>
    <w:rsid w:val="005B745B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6F64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455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3BF1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6F55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442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7F3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A4F"/>
    <w:rsid w:val="00643B45"/>
    <w:rsid w:val="00643D2A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0C13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78C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BA"/>
    <w:rsid w:val="006623FE"/>
    <w:rsid w:val="0066276F"/>
    <w:rsid w:val="00662BF8"/>
    <w:rsid w:val="00662F5A"/>
    <w:rsid w:val="00663012"/>
    <w:rsid w:val="006632CB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BA7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0F13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4D65"/>
    <w:rsid w:val="006A598E"/>
    <w:rsid w:val="006A604D"/>
    <w:rsid w:val="006A611E"/>
    <w:rsid w:val="006A6238"/>
    <w:rsid w:val="006A672F"/>
    <w:rsid w:val="006A6A1D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C0A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33A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0CD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D7E8F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6F7DBB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5FB"/>
    <w:rsid w:val="00702B1D"/>
    <w:rsid w:val="007035F8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949"/>
    <w:rsid w:val="00716C52"/>
    <w:rsid w:val="00716E59"/>
    <w:rsid w:val="00716E83"/>
    <w:rsid w:val="00716F04"/>
    <w:rsid w:val="00717062"/>
    <w:rsid w:val="00717381"/>
    <w:rsid w:val="00717569"/>
    <w:rsid w:val="00717893"/>
    <w:rsid w:val="007178A5"/>
    <w:rsid w:val="0071796D"/>
    <w:rsid w:val="00717CE8"/>
    <w:rsid w:val="00717D14"/>
    <w:rsid w:val="007203AF"/>
    <w:rsid w:val="00720534"/>
    <w:rsid w:val="00720D50"/>
    <w:rsid w:val="00721074"/>
    <w:rsid w:val="0072131A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65B"/>
    <w:rsid w:val="00726762"/>
    <w:rsid w:val="00726854"/>
    <w:rsid w:val="00726C5E"/>
    <w:rsid w:val="00726D7F"/>
    <w:rsid w:val="00727193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595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824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408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3DE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6B81"/>
    <w:rsid w:val="007F7395"/>
    <w:rsid w:val="007F74F6"/>
    <w:rsid w:val="007F78CC"/>
    <w:rsid w:val="008000B4"/>
    <w:rsid w:val="0080013B"/>
    <w:rsid w:val="00800572"/>
    <w:rsid w:val="00801236"/>
    <w:rsid w:val="00801354"/>
    <w:rsid w:val="008018EA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958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2BE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22F"/>
    <w:rsid w:val="0085169E"/>
    <w:rsid w:val="008518D0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485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DCF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4D1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223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190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37E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643"/>
    <w:rsid w:val="008E1817"/>
    <w:rsid w:val="008E1CDF"/>
    <w:rsid w:val="008E21B6"/>
    <w:rsid w:val="008E23D4"/>
    <w:rsid w:val="008E23F3"/>
    <w:rsid w:val="008E2859"/>
    <w:rsid w:val="008E2BD2"/>
    <w:rsid w:val="008E33AD"/>
    <w:rsid w:val="008E3456"/>
    <w:rsid w:val="008E3578"/>
    <w:rsid w:val="008E3605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2B4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0E39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527"/>
    <w:rsid w:val="00904810"/>
    <w:rsid w:val="00904A19"/>
    <w:rsid w:val="00904B5A"/>
    <w:rsid w:val="00904DC0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95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2E6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754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7A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958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89B"/>
    <w:rsid w:val="0097500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D76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9A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2D1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575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61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AD0"/>
    <w:rsid w:val="00A02D9E"/>
    <w:rsid w:val="00A03163"/>
    <w:rsid w:val="00A03551"/>
    <w:rsid w:val="00A035F3"/>
    <w:rsid w:val="00A03650"/>
    <w:rsid w:val="00A03785"/>
    <w:rsid w:val="00A041F4"/>
    <w:rsid w:val="00A043B2"/>
    <w:rsid w:val="00A0442F"/>
    <w:rsid w:val="00A044CF"/>
    <w:rsid w:val="00A0465C"/>
    <w:rsid w:val="00A04964"/>
    <w:rsid w:val="00A04B49"/>
    <w:rsid w:val="00A04D07"/>
    <w:rsid w:val="00A04EBD"/>
    <w:rsid w:val="00A051C0"/>
    <w:rsid w:val="00A056EF"/>
    <w:rsid w:val="00A058D0"/>
    <w:rsid w:val="00A05CFE"/>
    <w:rsid w:val="00A05F70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46F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2E3C"/>
    <w:rsid w:val="00A33316"/>
    <w:rsid w:val="00A33607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633B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2FF1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013"/>
    <w:rsid w:val="00A452D4"/>
    <w:rsid w:val="00A453D0"/>
    <w:rsid w:val="00A45410"/>
    <w:rsid w:val="00A4577A"/>
    <w:rsid w:val="00A45D7D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4F6"/>
    <w:rsid w:val="00A5183B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245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C0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0EAE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8B2"/>
    <w:rsid w:val="00A739EB"/>
    <w:rsid w:val="00A74274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70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1CC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517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5D"/>
    <w:rsid w:val="00AD57A2"/>
    <w:rsid w:val="00AD60CF"/>
    <w:rsid w:val="00AD6197"/>
    <w:rsid w:val="00AD63BE"/>
    <w:rsid w:val="00AD6718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C9A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1F8B"/>
    <w:rsid w:val="00B0204E"/>
    <w:rsid w:val="00B02AE1"/>
    <w:rsid w:val="00B02E58"/>
    <w:rsid w:val="00B02EE6"/>
    <w:rsid w:val="00B02F25"/>
    <w:rsid w:val="00B030E6"/>
    <w:rsid w:val="00B0406B"/>
    <w:rsid w:val="00B040E9"/>
    <w:rsid w:val="00B04304"/>
    <w:rsid w:val="00B04567"/>
    <w:rsid w:val="00B04D4D"/>
    <w:rsid w:val="00B05F4E"/>
    <w:rsid w:val="00B06425"/>
    <w:rsid w:val="00B064A0"/>
    <w:rsid w:val="00B06985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2E2"/>
    <w:rsid w:val="00B115E9"/>
    <w:rsid w:val="00B119E8"/>
    <w:rsid w:val="00B11B3C"/>
    <w:rsid w:val="00B11B42"/>
    <w:rsid w:val="00B11C14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17DA4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980"/>
    <w:rsid w:val="00B25D4D"/>
    <w:rsid w:val="00B25D65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79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443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4144"/>
    <w:rsid w:val="00B64472"/>
    <w:rsid w:val="00B644EA"/>
    <w:rsid w:val="00B64557"/>
    <w:rsid w:val="00B64595"/>
    <w:rsid w:val="00B64BAA"/>
    <w:rsid w:val="00B64BAF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C20"/>
    <w:rsid w:val="00B72D25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C8F"/>
    <w:rsid w:val="00B87423"/>
    <w:rsid w:val="00B8755C"/>
    <w:rsid w:val="00B87564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040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979ED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B782B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B3B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A3D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2FB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6CE"/>
    <w:rsid w:val="00C76BCC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53D5"/>
    <w:rsid w:val="00C86074"/>
    <w:rsid w:val="00C8655F"/>
    <w:rsid w:val="00C86575"/>
    <w:rsid w:val="00C868A8"/>
    <w:rsid w:val="00C86A9C"/>
    <w:rsid w:val="00C870FC"/>
    <w:rsid w:val="00C87205"/>
    <w:rsid w:val="00C8753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9EE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EB9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888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69B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63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1F3E"/>
    <w:rsid w:val="00DA23F4"/>
    <w:rsid w:val="00DA29B7"/>
    <w:rsid w:val="00DA2F34"/>
    <w:rsid w:val="00DA304A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94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2AC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220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3BF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2CA8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CB7"/>
    <w:rsid w:val="00DF4DFF"/>
    <w:rsid w:val="00DF5005"/>
    <w:rsid w:val="00DF5298"/>
    <w:rsid w:val="00DF52F5"/>
    <w:rsid w:val="00DF5334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323"/>
    <w:rsid w:val="00E277D7"/>
    <w:rsid w:val="00E278F1"/>
    <w:rsid w:val="00E27985"/>
    <w:rsid w:val="00E27A85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6E6D"/>
    <w:rsid w:val="00E4747E"/>
    <w:rsid w:val="00E4791A"/>
    <w:rsid w:val="00E47984"/>
    <w:rsid w:val="00E47AB7"/>
    <w:rsid w:val="00E47BDF"/>
    <w:rsid w:val="00E47C2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0FF"/>
    <w:rsid w:val="00E5769E"/>
    <w:rsid w:val="00E57E61"/>
    <w:rsid w:val="00E57F51"/>
    <w:rsid w:val="00E6046B"/>
    <w:rsid w:val="00E60642"/>
    <w:rsid w:val="00E60DDD"/>
    <w:rsid w:val="00E6108C"/>
    <w:rsid w:val="00E61861"/>
    <w:rsid w:val="00E61C24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ADA"/>
    <w:rsid w:val="00E67333"/>
    <w:rsid w:val="00E67629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9F0"/>
    <w:rsid w:val="00EA0EFC"/>
    <w:rsid w:val="00EA1683"/>
    <w:rsid w:val="00EA16C0"/>
    <w:rsid w:val="00EA175D"/>
    <w:rsid w:val="00EA279F"/>
    <w:rsid w:val="00EA2C2E"/>
    <w:rsid w:val="00EA30E4"/>
    <w:rsid w:val="00EA3C96"/>
    <w:rsid w:val="00EA3C9A"/>
    <w:rsid w:val="00EA3CD6"/>
    <w:rsid w:val="00EA408F"/>
    <w:rsid w:val="00EA4214"/>
    <w:rsid w:val="00EA4402"/>
    <w:rsid w:val="00EA4603"/>
    <w:rsid w:val="00EA4858"/>
    <w:rsid w:val="00EA4DB1"/>
    <w:rsid w:val="00EA4F53"/>
    <w:rsid w:val="00EA5288"/>
    <w:rsid w:val="00EA52DA"/>
    <w:rsid w:val="00EA5317"/>
    <w:rsid w:val="00EA538E"/>
    <w:rsid w:val="00EA5507"/>
    <w:rsid w:val="00EA57E2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0B9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2CDD"/>
    <w:rsid w:val="00ED3ABC"/>
    <w:rsid w:val="00ED3D2D"/>
    <w:rsid w:val="00ED454C"/>
    <w:rsid w:val="00ED50EC"/>
    <w:rsid w:val="00ED58B7"/>
    <w:rsid w:val="00ED62FF"/>
    <w:rsid w:val="00ED691A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4FB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92D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D4B"/>
    <w:rsid w:val="00F25D61"/>
    <w:rsid w:val="00F25FFC"/>
    <w:rsid w:val="00F275AD"/>
    <w:rsid w:val="00F27B96"/>
    <w:rsid w:val="00F27EC8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2EA7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9DD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3"/>
    <w:rsid w:val="00F7490A"/>
    <w:rsid w:val="00F74A4F"/>
    <w:rsid w:val="00F751BC"/>
    <w:rsid w:val="00F754FA"/>
    <w:rsid w:val="00F75567"/>
    <w:rsid w:val="00F757A2"/>
    <w:rsid w:val="00F75AAD"/>
    <w:rsid w:val="00F76050"/>
    <w:rsid w:val="00F7650A"/>
    <w:rsid w:val="00F76821"/>
    <w:rsid w:val="00F769C9"/>
    <w:rsid w:val="00F76AC8"/>
    <w:rsid w:val="00F76CF9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2F4"/>
    <w:rsid w:val="00F84C6E"/>
    <w:rsid w:val="00F84E24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519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4EB0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E65"/>
    <w:rsid w:val="00FB5F98"/>
    <w:rsid w:val="00FB6385"/>
    <w:rsid w:val="00FB6491"/>
    <w:rsid w:val="00FB6647"/>
    <w:rsid w:val="00FB7138"/>
    <w:rsid w:val="00FB7356"/>
    <w:rsid w:val="00FB7805"/>
    <w:rsid w:val="00FB7806"/>
    <w:rsid w:val="00FB79F6"/>
    <w:rsid w:val="00FB7D5C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E7C1B"/>
    <w:rsid w:val="00FF0572"/>
    <w:rsid w:val="00FF0A2A"/>
    <w:rsid w:val="00FF0FE9"/>
    <w:rsid w:val="00FF10D2"/>
    <w:rsid w:val="00FF10EA"/>
    <w:rsid w:val="00FF13F2"/>
    <w:rsid w:val="00FF14AF"/>
    <w:rsid w:val="00FF14EE"/>
    <w:rsid w:val="00FF1A89"/>
    <w:rsid w:val="00FF1BA8"/>
    <w:rsid w:val="00FF1E5F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59F"/>
    <w:rsid w:val="00FF4E8C"/>
    <w:rsid w:val="00FF5057"/>
    <w:rsid w:val="00FF53CE"/>
    <w:rsid w:val="00FF5409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stat@aspire.gov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1%20&#1044;&#1054;&#1050;&#1051;&#1040;&#1044;\&#1072;&#1085;&#1075;&#1083;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742"/>
          <c:y val="3.4926470588235295E-2"/>
          <c:w val="0.72813990461049505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39E-2"/>
                  <c:y val="1.9299058205959684E-7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2671999105975497E-2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4783998956971399E-2"/>
                  <c:y val="2.4489797492514859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907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8.5254948315872173E-3"/>
                  <c:y val="3.8566610224432722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02E-2"/>
                  <c:y val="4.9019607843137298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68E-2"/>
                  <c:y val="2.4509803921568644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02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684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684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113.9</c:v>
                </c:pt>
                <c:pt idx="1">
                  <c:v>114.8</c:v>
                </c:pt>
                <c:pt idx="2">
                  <c:v>117.5</c:v>
                </c:pt>
                <c:pt idx="3">
                  <c:v>123.9</c:v>
                </c:pt>
                <c:pt idx="4">
                  <c:v>110</c:v>
                </c:pt>
                <c:pt idx="5">
                  <c:v>97.7</c:v>
                </c:pt>
                <c:pt idx="6">
                  <c:v>121.2</c:v>
                </c:pt>
                <c:pt idx="7">
                  <c:v>120.6</c:v>
                </c:pt>
                <c:pt idx="8">
                  <c:v>122.6</c:v>
                </c:pt>
                <c:pt idx="9">
                  <c:v>118.5</c:v>
                </c:pt>
                <c:pt idx="10">
                  <c:v>109.3</c:v>
                </c:pt>
                <c:pt idx="11">
                  <c:v>117.5</c:v>
                </c:pt>
                <c:pt idx="12">
                  <c:v>118.9</c:v>
                </c:pt>
                <c:pt idx="13">
                  <c:v>123.2</c:v>
                </c:pt>
                <c:pt idx="14">
                  <c:v>116</c:v>
                </c:pt>
                <c:pt idx="15">
                  <c:v>114.8</c:v>
                </c:pt>
                <c:pt idx="16">
                  <c:v>110.7</c:v>
                </c:pt>
                <c:pt idx="17">
                  <c:v>117.8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33795223688E-2"/>
                  <c:y val="9.0245867925167257E-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07E-2"/>
                  <c:y val="-2.7885209201791066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8680888130860267E-2"/>
                  <c:y val="2.8907602693723591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4786493444984401E-2"/>
                  <c:y val="-1.8228508322577926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6E-2"/>
                  <c:y val="8.1828006793269029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2733030912693255E-2"/>
                  <c:y val="-2.2503617065952115E-4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78E-2"/>
                  <c:y val="4.4934121440071371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85E-2"/>
                  <c:y val="-1.7093175853018444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5608676694065245E-2"/>
                  <c:y val="2.7436286513661499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71617249831E-2"/>
                  <c:y val="1.0931705668115513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82E-2"/>
                  <c:y val="-2.8336807163810485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341788760784E-2"/>
                  <c:y val="-2.036317019850044E-4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839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7E-2"/>
                  <c:y val="-2.3004477381503898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72E-2"/>
                  <c:y val="-9.0319592403891052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68E-2"/>
                  <c:y val="1.9299058205959684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106.2</c:v>
                </c:pt>
                <c:pt idx="1">
                  <c:v>107.1</c:v>
                </c:pt>
                <c:pt idx="2">
                  <c:v>109.7</c:v>
                </c:pt>
                <c:pt idx="3">
                  <c:v>115.7</c:v>
                </c:pt>
                <c:pt idx="4">
                  <c:v>102.4</c:v>
                </c:pt>
                <c:pt idx="5">
                  <c:v>91.2</c:v>
                </c:pt>
                <c:pt idx="6">
                  <c:v>113.3</c:v>
                </c:pt>
                <c:pt idx="7">
                  <c:v>112.4</c:v>
                </c:pt>
                <c:pt idx="8">
                  <c:v>114.5</c:v>
                </c:pt>
                <c:pt idx="9">
                  <c:v>110.6</c:v>
                </c:pt>
                <c:pt idx="10">
                  <c:v>101.6</c:v>
                </c:pt>
                <c:pt idx="11">
                  <c:v>109.1</c:v>
                </c:pt>
                <c:pt idx="12">
                  <c:v>111</c:v>
                </c:pt>
                <c:pt idx="13">
                  <c:v>114.3</c:v>
                </c:pt>
                <c:pt idx="14">
                  <c:v>108.2</c:v>
                </c:pt>
                <c:pt idx="15">
                  <c:v>106.6</c:v>
                </c:pt>
                <c:pt idx="16">
                  <c:v>103.5</c:v>
                </c:pt>
                <c:pt idx="17">
                  <c:v>110</c:v>
                </c:pt>
              </c:numCache>
            </c:numRef>
          </c:val>
        </c:ser>
        <c:axId val="48686592"/>
        <c:axId val="48688128"/>
      </c:barChart>
      <c:catAx>
        <c:axId val="48686592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48688128"/>
        <c:crossesAt val="100"/>
        <c:auto val="1"/>
        <c:lblAlgn val="ctr"/>
        <c:lblOffset val="100"/>
        <c:tickLblSkip val="1"/>
        <c:tickMarkSkip val="1"/>
      </c:catAx>
      <c:valAx>
        <c:axId val="48688128"/>
        <c:scaling>
          <c:orientation val="minMax"/>
          <c:max val="125"/>
          <c:min val="8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4868659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977996015174E-3"/>
          <c:y val="0.9338235294117645"/>
          <c:w val="0.98410172579457678"/>
          <c:h val="3.8602941176470666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2E030-BEA6-4509-8B1E-D7976D8F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MD.DOT</Template>
  <TotalTime>1721</TotalTime>
  <Pages>30</Pages>
  <Words>13263</Words>
  <Characters>68729</Characters>
  <Application>Microsoft Office Word</Application>
  <DocSecurity>0</DocSecurity>
  <Lines>572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1375</cp:revision>
  <cp:lastPrinted>2020-03-12T06:52:00Z</cp:lastPrinted>
  <dcterms:created xsi:type="dcterms:W3CDTF">2020-07-13T16:19:00Z</dcterms:created>
  <dcterms:modified xsi:type="dcterms:W3CDTF">2021-02-16T05:14:00Z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